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31.jpg" ContentType="image/png"/>
  <Override PartName="/word/media/image36.jp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9AE0DC" w14:textId="77777777" w:rsidR="00EF107A" w:rsidRPr="00EC158B" w:rsidRDefault="00F007E7" w:rsidP="00CA3CBD">
      <w:pPr>
        <w:pStyle w:val="Subtitle"/>
      </w:pPr>
      <w: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24F8D3C" wp14:editId="5B18DA93">
                <wp:simplePos x="0" y="0"/>
                <wp:positionH relativeFrom="column">
                  <wp:posOffset>5203190</wp:posOffset>
                </wp:positionH>
                <wp:positionV relativeFrom="paragraph">
                  <wp:posOffset>-530860</wp:posOffset>
                </wp:positionV>
                <wp:extent cx="1799590" cy="1799590"/>
                <wp:effectExtent l="0" t="0" r="0" b="0"/>
                <wp:wrapNone/>
                <wp:docPr id="39" name="Groupe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0"/>
                          <a:chOff x="0" y="0"/>
                          <a:chExt cx="1799590" cy="1799590"/>
                        </a:xfrm>
                      </wpg:grpSpPr>
                      <wps:wsp>
                        <wps:cNvPr id="40" name="Triangle rectangle 40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47700" y="38087"/>
                            <a:ext cx="1128394" cy="721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F3BBA0" w14:textId="77777777" w:rsidR="005B4F79" w:rsidRPr="004755D5" w:rsidRDefault="005B4F79" w:rsidP="00F007E7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T</w:t>
                              </w: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4F8D3C" id="Groupe 39" o:spid="_x0000_s1026" style="position:absolute;left:0;text-align:left;margin-left:409.7pt;margin-top:-41.8pt;width:141.7pt;height:141.7pt;z-index:251657216;mso-width-relative:margin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40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6477;top:380;width:11283;height:7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<v:textbox style="mso-fit-shape-to-text:t">
                    <w:txbxContent>
                      <w:p w14:paraId="4FF3BBA0" w14:textId="77777777" w:rsidR="005B4F79" w:rsidRPr="004755D5" w:rsidRDefault="005B4F79" w:rsidP="00F007E7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T</w:t>
                        </w: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C2337"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7A8DBCEC" wp14:editId="183148CA">
                <wp:simplePos x="0" y="0"/>
                <wp:positionH relativeFrom="column">
                  <wp:posOffset>5852795</wp:posOffset>
                </wp:positionH>
                <wp:positionV relativeFrom="paragraph">
                  <wp:posOffset>-532765</wp:posOffset>
                </wp:positionV>
                <wp:extent cx="2766060" cy="1404620"/>
                <wp:effectExtent l="0" t="0" r="0" b="127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60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F3261" w14:textId="77777777" w:rsidR="005B4F79" w:rsidRPr="004755D5" w:rsidRDefault="005B4F79" w:rsidP="00CC2337">
                            <w:pP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31511C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T0</w:t>
                            </w:r>
                            <w: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8DBCEC" id="Zone de texte 2" o:spid="_x0000_s1029" type="#_x0000_t202" style="position:absolute;left:0;text-align:left;margin-left:460.85pt;margin-top:-41.95pt;width:217.8pt;height:110.6pt;z-index:251654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" filled="f" stroked="f">
                <v:textbox style="mso-fit-shape-to-text:t">
                  <w:txbxContent>
                    <w:p w14:paraId="2B0F3261" w14:textId="77777777" w:rsidR="005B4F79" w:rsidRPr="004755D5" w:rsidRDefault="005B4F79" w:rsidP="00CC2337">
                      <w:pP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</w:pPr>
                      <w:r w:rsidRPr="0031511C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T0</w:t>
                      </w:r>
                      <w: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0B13669" w14:textId="77777777" w:rsidR="00EF107A" w:rsidRPr="00EC158B" w:rsidRDefault="00EF107A" w:rsidP="00CA3CBD">
      <w:pPr>
        <w:pStyle w:val="Subtitle"/>
      </w:pPr>
    </w:p>
    <w:p w14:paraId="79810F7E" w14:textId="77777777" w:rsidR="00EF107A" w:rsidRPr="00EC158B" w:rsidRDefault="00EF107A" w:rsidP="00CA3CBD">
      <w:pPr>
        <w:pStyle w:val="Subtitle"/>
      </w:pPr>
    </w:p>
    <w:p w14:paraId="673C3B33" w14:textId="77777777" w:rsidR="00EF107A" w:rsidRPr="00EC158B" w:rsidRDefault="00EF107A" w:rsidP="00CA3CBD">
      <w:pPr>
        <w:pStyle w:val="Subtitle"/>
      </w:pPr>
    </w:p>
    <w:p w14:paraId="0CB7F90F" w14:textId="77777777" w:rsidR="00EF107A" w:rsidRPr="00EC158B" w:rsidRDefault="00EF107A" w:rsidP="00CA3CBD">
      <w:pPr>
        <w:pStyle w:val="Subtitle"/>
      </w:pPr>
    </w:p>
    <w:p w14:paraId="08DA6CA6" w14:textId="77777777" w:rsidR="00EF107A" w:rsidRPr="00EC158B" w:rsidRDefault="00EF107A" w:rsidP="00CA3CBD">
      <w:pPr>
        <w:pStyle w:val="Subtitle"/>
      </w:pPr>
    </w:p>
    <w:p w14:paraId="3E86D89F" w14:textId="77777777" w:rsidR="00EF107A" w:rsidRDefault="00EF107A" w:rsidP="00CA3CBD">
      <w:pPr>
        <w:pStyle w:val="Subtitle"/>
      </w:pPr>
    </w:p>
    <w:p w14:paraId="56312E11" w14:textId="77777777" w:rsidR="00CA3CBD" w:rsidRDefault="00CA3CBD" w:rsidP="00CA3CBD">
      <w:pPr>
        <w:pStyle w:val="Subtitle"/>
      </w:pPr>
    </w:p>
    <w:p w14:paraId="37C12801" w14:textId="77777777" w:rsidR="00CA3CBD" w:rsidRDefault="00CA3CBD" w:rsidP="00CA3CBD">
      <w:pPr>
        <w:pStyle w:val="Subtitle"/>
      </w:pPr>
    </w:p>
    <w:p w14:paraId="08288270" w14:textId="77777777" w:rsidR="00CA3CBD" w:rsidRDefault="00CA3CBD" w:rsidP="00CA3CBD">
      <w:pPr>
        <w:pStyle w:val="Subtitle"/>
      </w:pPr>
    </w:p>
    <w:p w14:paraId="1520AE86" w14:textId="77777777" w:rsidR="0091597D" w:rsidRDefault="0091597D" w:rsidP="00CA3CBD">
      <w:pPr>
        <w:pStyle w:val="Subtitle"/>
      </w:pPr>
    </w:p>
    <w:p w14:paraId="21D40820" w14:textId="77777777" w:rsidR="0091597D" w:rsidRDefault="0091597D" w:rsidP="00CA3CBD">
      <w:pPr>
        <w:pStyle w:val="Subtitle"/>
      </w:pPr>
    </w:p>
    <w:p w14:paraId="5E486500" w14:textId="77777777" w:rsidR="00F007E7" w:rsidRDefault="00F007E7" w:rsidP="00CA3CBD">
      <w:pPr>
        <w:pStyle w:val="Subtitle"/>
      </w:pPr>
    </w:p>
    <w:p w14:paraId="1A57A5BE" w14:textId="77777777" w:rsidR="00F007E7" w:rsidRDefault="00F007E7" w:rsidP="00CA3CBD">
      <w:pPr>
        <w:pStyle w:val="Subtitle"/>
      </w:pPr>
    </w:p>
    <w:p w14:paraId="2F7E1D5A" w14:textId="77777777" w:rsidR="0091597D" w:rsidRDefault="0091597D" w:rsidP="00CA3CBD">
      <w:pPr>
        <w:pStyle w:val="Subtitle"/>
      </w:pPr>
    </w:p>
    <w:p w14:paraId="1438C96F" w14:textId="77777777" w:rsidR="0091597D" w:rsidRDefault="0091597D" w:rsidP="00CA3CBD">
      <w:pPr>
        <w:pStyle w:val="Subtitle"/>
      </w:pPr>
    </w:p>
    <w:p w14:paraId="61946297" w14:textId="77777777" w:rsidR="0091597D" w:rsidRDefault="0091597D" w:rsidP="00CA3CBD">
      <w:pPr>
        <w:pStyle w:val="Subtitle"/>
      </w:pPr>
    </w:p>
    <w:p w14:paraId="14972EB3" w14:textId="77777777" w:rsidR="0091597D" w:rsidRDefault="0091597D" w:rsidP="00CA3CBD">
      <w:pPr>
        <w:pStyle w:val="Subtitle"/>
      </w:pPr>
    </w:p>
    <w:p w14:paraId="06E73577" w14:textId="77777777" w:rsidR="0091597D" w:rsidRDefault="0091597D" w:rsidP="00CA3CBD">
      <w:pPr>
        <w:pStyle w:val="Subtitle"/>
      </w:pPr>
    </w:p>
    <w:p w14:paraId="6EFABEB0" w14:textId="77777777" w:rsidR="0091597D" w:rsidRDefault="0091597D" w:rsidP="00CA3CBD">
      <w:pPr>
        <w:pStyle w:val="Subtitle"/>
      </w:pPr>
    </w:p>
    <w:p w14:paraId="24726970" w14:textId="77777777" w:rsidR="0091597D" w:rsidRDefault="0091597D" w:rsidP="00CA3CBD">
      <w:pPr>
        <w:pStyle w:val="Subtitle"/>
      </w:pPr>
    </w:p>
    <w:p w14:paraId="5443BF22" w14:textId="77777777" w:rsidR="0091597D" w:rsidRDefault="0091597D" w:rsidP="00CA3CBD">
      <w:pPr>
        <w:pStyle w:val="Subtitle"/>
      </w:pPr>
    </w:p>
    <w:p w14:paraId="46086633" w14:textId="77777777" w:rsidR="0091597D" w:rsidRDefault="0091597D" w:rsidP="00CA3CBD">
      <w:pPr>
        <w:pStyle w:val="Subtitle"/>
      </w:pPr>
    </w:p>
    <w:p w14:paraId="4B458D1E" w14:textId="77777777" w:rsidR="0091597D" w:rsidRDefault="0091597D" w:rsidP="00CA3CBD">
      <w:pPr>
        <w:pStyle w:val="Subtitle"/>
      </w:pPr>
    </w:p>
    <w:p w14:paraId="46438287" w14:textId="77777777" w:rsidR="0091597D" w:rsidRDefault="0091597D" w:rsidP="00CA3CBD">
      <w:pPr>
        <w:pStyle w:val="Subtitle"/>
      </w:pPr>
    </w:p>
    <w:p w14:paraId="26F34B96" w14:textId="77777777" w:rsidR="0091597D" w:rsidRDefault="0091597D" w:rsidP="00CA3CBD">
      <w:pPr>
        <w:pStyle w:val="Subtitle"/>
      </w:pPr>
    </w:p>
    <w:p w14:paraId="5EA78B76" w14:textId="77777777" w:rsidR="0091597D" w:rsidRDefault="0091597D" w:rsidP="00CA3CBD">
      <w:pPr>
        <w:pStyle w:val="Subtitle"/>
      </w:pPr>
    </w:p>
    <w:p w14:paraId="5C9E2321" w14:textId="77777777" w:rsidR="0091597D" w:rsidRDefault="0091597D" w:rsidP="00CA3CBD">
      <w:pPr>
        <w:pStyle w:val="Subtitle"/>
      </w:pPr>
    </w:p>
    <w:p w14:paraId="39B68D18" w14:textId="77777777" w:rsidR="00CA3CBD" w:rsidRDefault="00CA3CBD" w:rsidP="00CA3CBD">
      <w:pPr>
        <w:pStyle w:val="Subtitle"/>
      </w:pPr>
    </w:p>
    <w:p w14:paraId="2B4F9EF9" w14:textId="77777777" w:rsidR="00CA3CBD" w:rsidRPr="00EC158B" w:rsidRDefault="00CA3CBD" w:rsidP="00CA3CBD">
      <w:pPr>
        <w:pStyle w:val="Subtitle"/>
      </w:pPr>
    </w:p>
    <w:p w14:paraId="28927459" w14:textId="77777777" w:rsidR="00EF107A" w:rsidRPr="00EC158B" w:rsidRDefault="00EF107A" w:rsidP="00CA3CBD">
      <w:pPr>
        <w:pStyle w:val="Subtitle"/>
      </w:pPr>
    </w:p>
    <w:p w14:paraId="15865586" w14:textId="77777777" w:rsidR="00EF107A" w:rsidRPr="00EC158B" w:rsidRDefault="00EF107A" w:rsidP="00CA3CBD">
      <w:pPr>
        <w:pStyle w:val="Subtitle"/>
      </w:pPr>
    </w:p>
    <w:p w14:paraId="5D8BAB54" w14:textId="77777777" w:rsidR="00EF107A" w:rsidRPr="00EC158B" w:rsidRDefault="00EF107A" w:rsidP="00CA3CBD">
      <w:pPr>
        <w:pStyle w:val="Subtitle"/>
      </w:pPr>
    </w:p>
    <w:p w14:paraId="52389174" w14:textId="77777777" w:rsidR="00EF107A" w:rsidRPr="00EC158B" w:rsidRDefault="00EF107A" w:rsidP="00CA3CBD">
      <w:pPr>
        <w:pStyle w:val="Subtitle"/>
      </w:pPr>
    </w:p>
    <w:p w14:paraId="5F30E41C" w14:textId="77777777" w:rsidR="00EF107A" w:rsidRPr="00EC158B" w:rsidRDefault="00EF107A" w:rsidP="00CA3CBD">
      <w:pPr>
        <w:pStyle w:val="Subtitle"/>
      </w:pPr>
    </w:p>
    <w:p w14:paraId="71ABDF42" w14:textId="77777777" w:rsidR="00EF107A" w:rsidRPr="00EC158B" w:rsidRDefault="00EF107A" w:rsidP="00CA3CBD">
      <w:pPr>
        <w:pStyle w:val="Subtitle"/>
      </w:pPr>
    </w:p>
    <w:p w14:paraId="69A0E60D" w14:textId="77777777" w:rsidR="00EF107A" w:rsidRPr="00EC158B" w:rsidRDefault="00EF107A" w:rsidP="00CA3CBD">
      <w:pPr>
        <w:pStyle w:val="Subtitle"/>
      </w:pPr>
    </w:p>
    <w:p w14:paraId="5CA68352" w14:textId="77777777" w:rsidR="00EF107A" w:rsidRPr="00EC158B" w:rsidRDefault="00EF107A" w:rsidP="00CA3CBD">
      <w:pPr>
        <w:pStyle w:val="Subtitle"/>
      </w:pPr>
    </w:p>
    <w:p w14:paraId="7B08D1A1" w14:textId="77777777" w:rsidR="00EF107A" w:rsidRPr="00EC158B" w:rsidRDefault="00EF107A" w:rsidP="00CA3CBD">
      <w:pPr>
        <w:pStyle w:val="Subtitle"/>
      </w:pPr>
    </w:p>
    <w:p w14:paraId="1C5EFC76" w14:textId="77777777" w:rsidR="00EF107A" w:rsidRPr="00EC158B" w:rsidRDefault="0091597D" w:rsidP="00CA3CBD">
      <w:pPr>
        <w:pStyle w:val="Subtitle"/>
      </w:pPr>
      <w: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4BF85EAC" wp14:editId="35C21AB7">
                <wp:simplePos x="0" y="0"/>
                <wp:positionH relativeFrom="margin">
                  <wp:posOffset>-570230</wp:posOffset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70CDC2" w14:textId="69130AA3" w:rsidR="005B4F79" w:rsidRPr="00A03E27" w:rsidRDefault="005B4F79" w:rsidP="007411CA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C372D5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409281DD" w14:textId="05A38250" w:rsidR="005B4F79" w:rsidRPr="00A03E27" w:rsidRDefault="005B4F79" w:rsidP="0091597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144"/>
                                  <w:szCs w:val="130"/>
                                </w:rPr>
                              </w:pPr>
                              <w:r w:rsidRPr="00A03E27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C372D5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A03E27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4F8CE04A" w14:textId="3959377E" w:rsidR="005B4F79" w:rsidRPr="00A03E27" w:rsidRDefault="005B4F79" w:rsidP="0091597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A03E27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T02 – Co</w:t>
                              </w:r>
                              <w:r w:rsidR="004E2870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ver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77" y="0"/>
                            <a:ext cx="7515675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F85EAC" id="Groupe 3" o:spid="_x0000_s1030" style="position:absolute;left:0;text-align:left;margin-left:-44.9pt;margin-top:186.95pt;width:597.35pt;height:342.6pt;z-index:251655168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">
                <v:shape id="_x0000_s1031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" filled="f" stroked="f">
                  <v:textbox>
                    <w:txbxContent>
                      <w:p w14:paraId="5670CDC2" w14:textId="69130AA3" w:rsidR="005B4F79" w:rsidRPr="00A03E27" w:rsidRDefault="005B4F79" w:rsidP="007411CA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C372D5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409281DD" w14:textId="05A38250" w:rsidR="005B4F79" w:rsidRPr="00A03E27" w:rsidRDefault="005B4F79" w:rsidP="0091597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144"/>
                            <w:szCs w:val="130"/>
                          </w:rPr>
                        </w:pPr>
                        <w:r w:rsidRPr="00A03E27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C372D5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A03E27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4F8CE04A" w14:textId="3959377E" w:rsidR="005B4F79" w:rsidRPr="00A03E27" w:rsidRDefault="005B4F79" w:rsidP="0091597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A03E27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T02 – Co</w:t>
                        </w:r>
                        <w:r w:rsidR="004E2870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ver</w:t>
                        </w:r>
                      </w:p>
                    </w:txbxContent>
                  </v:textbox>
                </v:shape>
                <v:shape id="Image 7" o:spid="_x0000_s1032" type="#_x0000_t75" style="position:absolute;left:324;width:75157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3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" strokecolor="#c93c30" strokeweight="2.25pt"/>
                <v:shape id="AutoShape 77" o:spid="_x0000_s1034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" strokecolor="#c93c30" strokeweight="2.25pt"/>
                <w10:wrap anchorx="margin" anchory="margin"/>
              </v:group>
            </w:pict>
          </mc:Fallback>
        </mc:AlternateContent>
      </w:r>
    </w:p>
    <w:p w14:paraId="0307EECC" w14:textId="77777777" w:rsidR="00EF107A" w:rsidRPr="00EC158B" w:rsidRDefault="00EF107A" w:rsidP="00CA3CBD">
      <w:pPr>
        <w:pStyle w:val="Subtitle"/>
      </w:pPr>
    </w:p>
    <w:p w14:paraId="6260B6DD" w14:textId="77777777" w:rsidR="00EF107A" w:rsidRPr="00EC158B" w:rsidRDefault="00EF107A" w:rsidP="00CA3CBD">
      <w:pPr>
        <w:pStyle w:val="Subtitle"/>
      </w:pPr>
    </w:p>
    <w:p w14:paraId="33542351" w14:textId="77777777" w:rsidR="00EF107A" w:rsidRPr="00EC158B" w:rsidRDefault="00EF107A" w:rsidP="00CA3CBD">
      <w:pPr>
        <w:pStyle w:val="Subtitle"/>
      </w:pPr>
    </w:p>
    <w:p w14:paraId="3DDB9B8A" w14:textId="77777777" w:rsidR="00F007E7" w:rsidRDefault="00F007E7">
      <w:pPr>
        <w:rPr>
          <w:rFonts w:ascii="Trebuchet MS" w:hAnsi="Trebuchet MS"/>
          <w:noProof/>
          <w:color w:val="616264"/>
          <w:sz w:val="22"/>
          <w:szCs w:val="22"/>
        </w:rPr>
      </w:pPr>
      <w:r>
        <w:br w:type="page"/>
      </w:r>
    </w:p>
    <w:p w14:paraId="2CEAD10E" w14:textId="2F63219E" w:rsidR="00335AAB" w:rsidRPr="00C372D5" w:rsidRDefault="00335AAB" w:rsidP="00335AAB">
      <w:pPr>
        <w:pStyle w:val="Heading2"/>
        <w:rPr>
          <w:rFonts w:ascii="Sony Sketch GO2" w:hAnsi="Sony Sketch GO2" w:cs="Sony Sketch GO2"/>
          <w:lang w:val="en-US"/>
        </w:rPr>
      </w:pPr>
      <w:r w:rsidRPr="00C372D5">
        <w:rPr>
          <w:rFonts w:ascii="Sony Sketch GO2" w:hAnsi="Sony Sketch GO2" w:cs="Sony Sketch GO2"/>
          <w:lang w:val="en-US"/>
        </w:rPr>
        <w:lastRenderedPageBreak/>
        <w:t xml:space="preserve">T02 - </w:t>
      </w:r>
      <w:r w:rsidR="004E2870" w:rsidRPr="00C372D5">
        <w:rPr>
          <w:rFonts w:ascii="Sony Sketch GO2" w:hAnsi="Sony Sketch GO2" w:cs="Sony Sketch GO2"/>
          <w:lang w:val="en-US"/>
        </w:rPr>
        <w:t>Cover</w:t>
      </w:r>
    </w:p>
    <w:p w14:paraId="4762CA58" w14:textId="77777777" w:rsidR="00335AAB" w:rsidRPr="00C372D5" w:rsidRDefault="00335AAB" w:rsidP="000B5A72">
      <w:pPr>
        <w:pStyle w:val="Subtitle"/>
        <w:rPr>
          <w:lang w:val="en-US"/>
        </w:rPr>
      </w:pPr>
    </w:p>
    <w:p w14:paraId="1B76D2C7" w14:textId="77777777" w:rsidR="004E2870" w:rsidRPr="009B2CC3" w:rsidRDefault="004E2870" w:rsidP="004E2870">
      <w:pPr>
        <w:rPr>
          <w:rFonts w:ascii="Trebuchet MS" w:hAnsi="Trebuchet MS"/>
          <w:sz w:val="26"/>
          <w:szCs w:val="26"/>
          <w:lang w:val="en-US"/>
        </w:rPr>
      </w:pPr>
      <w:r w:rsidRPr="009B2CC3">
        <w:rPr>
          <w:rFonts w:ascii="Trebuchet MS" w:hAnsi="Trebuchet MS"/>
          <w:b/>
          <w:color w:val="701552"/>
          <w:sz w:val="32"/>
          <w:szCs w:val="26"/>
          <w:lang w:val="en-US"/>
        </w:rPr>
        <w:t>Int</w:t>
      </w:r>
      <w:r w:rsidRPr="0044593A">
        <w:rPr>
          <w:rFonts w:ascii="Trebuchet MS" w:hAnsi="Trebuchet MS"/>
          <w:b/>
          <w:color w:val="701552"/>
          <w:sz w:val="32"/>
          <w:szCs w:val="26"/>
          <w:lang w:val="en-US"/>
        </w:rPr>
        <w:t>roduc</w:t>
      </w:r>
      <w:r w:rsidRPr="009B2CC3">
        <w:rPr>
          <w:rFonts w:ascii="Trebuchet MS" w:hAnsi="Trebuchet MS"/>
          <w:b/>
          <w:color w:val="701552"/>
          <w:sz w:val="32"/>
          <w:szCs w:val="26"/>
          <w:lang w:val="en-US"/>
        </w:rPr>
        <w:t>tion</w:t>
      </w:r>
    </w:p>
    <w:p w14:paraId="3880DB9C" w14:textId="77777777" w:rsidR="004E2870" w:rsidRDefault="004E2870" w:rsidP="004E2870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0"/>
          <w:lang w:val="en-US"/>
        </w:rPr>
      </w:pPr>
    </w:p>
    <w:p w14:paraId="4275B5CE" w14:textId="77777777" w:rsidR="004E2870" w:rsidRPr="00AA7C5A" w:rsidRDefault="004E2870" w:rsidP="004E2870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0"/>
          <w:lang w:val="en-US"/>
        </w:rPr>
      </w:pPr>
    </w:p>
    <w:p w14:paraId="38CC7A46" w14:textId="62F24D22" w:rsidR="004E2870" w:rsidRPr="00AA7C5A" w:rsidRDefault="004E2870" w:rsidP="004E2870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Welcome </w:t>
      </w:r>
      <w:r w:rsidR="001438E8">
        <w:rPr>
          <w:rFonts w:ascii="Trebuchet MS" w:hAnsi="Trebuchet MS"/>
          <w:color w:val="616264"/>
          <w:sz w:val="22"/>
          <w:lang w:val="en-US"/>
        </w:rPr>
        <w:t>to this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</w:t>
      </w:r>
      <w:r>
        <w:rPr>
          <w:rFonts w:ascii="Trebuchet MS" w:hAnsi="Trebuchet MS"/>
          <w:color w:val="616264"/>
          <w:sz w:val="22"/>
          <w:lang w:val="en-US"/>
        </w:rPr>
        <w:t>cover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creation tutorial.</w:t>
      </w:r>
    </w:p>
    <w:p w14:paraId="177BB27D" w14:textId="77777777" w:rsidR="004E2870" w:rsidRPr="00AA7C5A" w:rsidRDefault="004E2870" w:rsidP="004E2870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</w:p>
    <w:p w14:paraId="2D1F8274" w14:textId="77777777" w:rsidR="001438E8" w:rsidRPr="00AA7C5A" w:rsidRDefault="001438E8" w:rsidP="001438E8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This tutorial </w:t>
      </w:r>
      <w:r>
        <w:rPr>
          <w:rFonts w:ascii="Trebuchet MS" w:hAnsi="Trebuchet MS"/>
          <w:color w:val="616264"/>
          <w:sz w:val="22"/>
          <w:lang w:val="en-US"/>
        </w:rPr>
        <w:t xml:space="preserve">has the objective </w:t>
      </w:r>
      <w:r w:rsidRPr="00AA7C5A">
        <w:rPr>
          <w:rFonts w:ascii="Trebuchet MS" w:hAnsi="Trebuchet MS"/>
          <w:color w:val="616264"/>
          <w:sz w:val="22"/>
          <w:lang w:val="en-US"/>
        </w:rPr>
        <w:t>to help the user:</w:t>
      </w:r>
    </w:p>
    <w:p w14:paraId="2CDC765B" w14:textId="77777777" w:rsidR="001438E8" w:rsidRPr="00AA7C5A" w:rsidRDefault="001438E8" w:rsidP="001438E8">
      <w:pPr>
        <w:pStyle w:val="T-titre1"/>
        <w:numPr>
          <w:ilvl w:val="0"/>
          <w:numId w:val="3"/>
        </w:numPr>
        <w:tabs>
          <w:tab w:val="left" w:pos="1134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Learn how to use the </w:t>
      </w:r>
      <w:r>
        <w:rPr>
          <w:rFonts w:ascii="Trebuchet MS" w:hAnsi="Trebuchet MS"/>
          <w:color w:val="616264"/>
          <w:sz w:val="22"/>
          <w:lang w:val="en-US"/>
        </w:rPr>
        <w:t>turning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environment in </w:t>
      </w:r>
      <w:proofErr w:type="gramStart"/>
      <w:r w:rsidRPr="00AA7C5A">
        <w:rPr>
          <w:rFonts w:ascii="Trebuchet MS" w:hAnsi="Trebuchet MS"/>
          <w:color w:val="616264"/>
          <w:sz w:val="22"/>
          <w:lang w:val="en-US"/>
        </w:rPr>
        <w:t>GO2cam</w:t>
      </w:r>
      <w:proofErr w:type="gramEnd"/>
    </w:p>
    <w:p w14:paraId="20B54F36" w14:textId="77777777" w:rsidR="001438E8" w:rsidRPr="00AA7C5A" w:rsidRDefault="001438E8" w:rsidP="001438E8">
      <w:pPr>
        <w:pStyle w:val="T-titre1"/>
        <w:numPr>
          <w:ilvl w:val="0"/>
          <w:numId w:val="3"/>
        </w:numPr>
        <w:tabs>
          <w:tab w:val="left" w:pos="1134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>Understand the uses and cap</w:t>
      </w:r>
      <w:r>
        <w:rPr>
          <w:rFonts w:ascii="Trebuchet MS" w:hAnsi="Trebuchet MS"/>
          <w:color w:val="616264"/>
          <w:sz w:val="22"/>
          <w:lang w:val="en-US"/>
        </w:rPr>
        <w:t>abili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ties of GO2cam in </w:t>
      </w:r>
      <w:r>
        <w:rPr>
          <w:rFonts w:ascii="Trebuchet MS" w:hAnsi="Trebuchet MS"/>
          <w:color w:val="616264"/>
          <w:sz w:val="22"/>
          <w:lang w:val="en-US"/>
        </w:rPr>
        <w:t>turning.</w:t>
      </w:r>
    </w:p>
    <w:p w14:paraId="66AC8F66" w14:textId="77777777" w:rsidR="001438E8" w:rsidRDefault="001438E8" w:rsidP="001438E8">
      <w:pPr>
        <w:pStyle w:val="T-titre1"/>
        <w:numPr>
          <w:ilvl w:val="0"/>
          <w:numId w:val="3"/>
        </w:numPr>
        <w:tabs>
          <w:tab w:val="left" w:pos="2569"/>
          <w:tab w:val="center" w:pos="5386"/>
        </w:tabs>
        <w:ind w:left="1134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>Get used to the user interface and the mouse actions by practicing on a simple example.</w:t>
      </w:r>
    </w:p>
    <w:p w14:paraId="60E5F819" w14:textId="77777777" w:rsidR="00F603BC" w:rsidRPr="001438E8" w:rsidRDefault="00F603BC" w:rsidP="00F603BC">
      <w:pPr>
        <w:pStyle w:val="T-titre1"/>
        <w:tabs>
          <w:tab w:val="left" w:pos="1134"/>
          <w:tab w:val="center" w:pos="5386"/>
        </w:tabs>
        <w:rPr>
          <w:rFonts w:ascii="Trebuchet MS" w:hAnsi="Trebuchet MS"/>
          <w:noProof/>
          <w:color w:val="616264"/>
          <w:sz w:val="22"/>
          <w:szCs w:val="22"/>
          <w:lang w:val="en-US"/>
        </w:rPr>
      </w:pPr>
    </w:p>
    <w:p w14:paraId="716BD03D" w14:textId="77777777" w:rsidR="00471C92" w:rsidRPr="0036716E" w:rsidRDefault="00457194" w:rsidP="00F603BC">
      <w:pPr>
        <w:pStyle w:val="T-titre1"/>
        <w:tabs>
          <w:tab w:val="left" w:pos="2569"/>
          <w:tab w:val="center" w:pos="5386"/>
        </w:tabs>
        <w:ind w:right="-2"/>
        <w:rPr>
          <w:rStyle w:val="Strong"/>
          <w:lang w:val="en-US"/>
        </w:rPr>
      </w:pPr>
      <w:r w:rsidRPr="00457194">
        <w:rPr>
          <w:rStyle w:val="Strong"/>
          <w:noProof/>
        </w:rPr>
        <w:drawing>
          <wp:inline distT="0" distB="0" distL="0" distR="0" wp14:anchorId="5C206F1A" wp14:editId="389CAACB">
            <wp:extent cx="2901917" cy="2112819"/>
            <wp:effectExtent l="0" t="0" r="0" b="1905"/>
            <wp:docPr id="9698" name="Image 9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953"/>
                    <a:stretch/>
                  </pic:blipFill>
                  <pic:spPr bwMode="auto">
                    <a:xfrm>
                      <a:off x="0" y="0"/>
                      <a:ext cx="2948886" cy="2147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1A48" w:rsidRPr="0036716E">
        <w:rPr>
          <w:noProof/>
          <w:lang w:val="en-US"/>
        </w:rPr>
        <w:t xml:space="preserve"> </w:t>
      </w:r>
      <w:r w:rsidR="006F1A48" w:rsidRPr="006F1A48">
        <w:rPr>
          <w:rStyle w:val="Strong"/>
          <w:noProof/>
        </w:rPr>
        <w:drawing>
          <wp:inline distT="0" distB="0" distL="0" distR="0" wp14:anchorId="099A3686" wp14:editId="52EFBC36">
            <wp:extent cx="3439295" cy="2528455"/>
            <wp:effectExtent l="0" t="0" r="8890" b="5715"/>
            <wp:docPr id="9699" name="Image 9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58198" cy="254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0A959" w14:textId="77777777" w:rsidR="00F04FB4" w:rsidRPr="0036716E" w:rsidRDefault="00F04FB4" w:rsidP="000B5A72">
      <w:pPr>
        <w:pStyle w:val="Subtitle"/>
        <w:rPr>
          <w:lang w:val="en-US"/>
        </w:rPr>
      </w:pPr>
    </w:p>
    <w:p w14:paraId="251C771C" w14:textId="77777777" w:rsidR="007411CA" w:rsidRPr="0036716E" w:rsidRDefault="007411CA" w:rsidP="000B5A72">
      <w:pPr>
        <w:pStyle w:val="Footer"/>
        <w:ind w:right="360"/>
        <w:jc w:val="both"/>
        <w:rPr>
          <w:rFonts w:ascii="Trebuchet MS" w:hAnsi="Trebuchet MS"/>
          <w:color w:val="616264"/>
          <w:sz w:val="22"/>
          <w:lang w:val="en-US"/>
        </w:rPr>
      </w:pPr>
    </w:p>
    <w:p w14:paraId="50123BC5" w14:textId="77777777" w:rsidR="00F603BC" w:rsidRPr="0036716E" w:rsidRDefault="00F603BC" w:rsidP="000B5A72">
      <w:pPr>
        <w:pStyle w:val="Footer"/>
        <w:ind w:right="-2"/>
        <w:jc w:val="both"/>
        <w:rPr>
          <w:rFonts w:ascii="Trebuchet MS" w:hAnsi="Trebuchet MS"/>
          <w:color w:val="616264"/>
          <w:sz w:val="22"/>
          <w:lang w:val="en-US"/>
        </w:rPr>
      </w:pPr>
    </w:p>
    <w:p w14:paraId="21744BCD" w14:textId="77777777" w:rsidR="00471C92" w:rsidRPr="0036716E" w:rsidRDefault="00471C92" w:rsidP="000B5A72">
      <w:pPr>
        <w:pStyle w:val="Subtitle"/>
        <w:rPr>
          <w:lang w:val="en-US"/>
        </w:rPr>
      </w:pPr>
    </w:p>
    <w:p w14:paraId="058CB2E5" w14:textId="7A97B505" w:rsidR="00E65EE7" w:rsidRPr="0036716E" w:rsidRDefault="004E2870" w:rsidP="000B5A72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b/>
          <w:noProof/>
          <w:color w:val="701552"/>
          <w:sz w:val="32"/>
          <w:lang w:val="en-US"/>
        </w:rPr>
      </w:pPr>
      <w:r>
        <w:rPr>
          <w:rFonts w:ascii="Trebuchet MS" w:hAnsi="Trebuchet MS"/>
          <w:b/>
          <w:color w:val="701552"/>
          <w:sz w:val="32"/>
          <w:szCs w:val="32"/>
          <w:lang w:val="en-US"/>
        </w:rPr>
        <w:t>Extra</w:t>
      </w:r>
      <w:r w:rsidRPr="00B75667">
        <w:rPr>
          <w:rFonts w:ascii="Trebuchet MS" w:hAnsi="Trebuchet MS"/>
          <w:b/>
          <w:color w:val="701552"/>
          <w:sz w:val="32"/>
          <w:szCs w:val="32"/>
          <w:lang w:val="en-US"/>
        </w:rPr>
        <w:t xml:space="preserve"> files</w:t>
      </w:r>
    </w:p>
    <w:p w14:paraId="01B7B03F" w14:textId="77777777" w:rsidR="00E65EE7" w:rsidRPr="0036716E" w:rsidRDefault="00E65EE7" w:rsidP="000B5A72">
      <w:pPr>
        <w:pStyle w:val="T-titre1"/>
        <w:tabs>
          <w:tab w:val="left" w:pos="2569"/>
          <w:tab w:val="center" w:pos="5386"/>
        </w:tabs>
        <w:jc w:val="both"/>
        <w:rPr>
          <w:rStyle w:val="Strong"/>
          <w:lang w:val="en-US"/>
        </w:rPr>
      </w:pPr>
    </w:p>
    <w:p w14:paraId="69B805CE" w14:textId="77777777" w:rsidR="0036716E" w:rsidRPr="00336EDB" w:rsidRDefault="0036716E" w:rsidP="0036716E">
      <w:pPr>
        <w:widowControl w:val="0"/>
        <w:autoSpaceDE w:val="0"/>
        <w:autoSpaceDN w:val="0"/>
        <w:adjustRightInd w:val="0"/>
        <w:jc w:val="both"/>
        <w:rPr>
          <w:rFonts w:ascii="Trebuchet MS" w:eastAsia="SimSun" w:hAnsi="Trebuchet MS" w:cs="Trebuchet MS"/>
          <w:b/>
          <w:color w:val="616264"/>
          <w:sz w:val="24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In the Basic Training Pack, you can find:</w:t>
      </w:r>
    </w:p>
    <w:p w14:paraId="53C397E9" w14:textId="77777777" w:rsidR="0036716E" w:rsidRPr="00336EDB" w:rsidRDefault="0036716E" w:rsidP="0036716E">
      <w:pPr>
        <w:widowControl w:val="0"/>
        <w:numPr>
          <w:ilvl w:val="0"/>
          <w:numId w:val="40"/>
        </w:numPr>
        <w:autoSpaceDE w:val="0"/>
        <w:autoSpaceDN w:val="0"/>
        <w:adjustRightInd w:val="0"/>
        <w:contextualSpacing/>
        <w:jc w:val="both"/>
        <w:rPr>
          <w:rFonts w:ascii="Trebuchet MS" w:eastAsia="SimSun" w:hAnsi="Trebuchet MS" w:cs="Trebuchet MS"/>
          <w:color w:val="616264"/>
          <w:sz w:val="22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the pdf file of this tutorial</w:t>
      </w:r>
    </w:p>
    <w:p w14:paraId="3017B84C" w14:textId="29F0CB39" w:rsidR="006F1A48" w:rsidRPr="00EC158B" w:rsidRDefault="0036716E" w:rsidP="00FA1C91">
      <w:pPr>
        <w:pStyle w:val="T-titre1"/>
        <w:numPr>
          <w:ilvl w:val="0"/>
          <w:numId w:val="40"/>
        </w:numPr>
        <w:tabs>
          <w:tab w:val="left" w:pos="851"/>
          <w:tab w:val="center" w:pos="5386"/>
        </w:tabs>
        <w:jc w:val="both"/>
        <w:rPr>
          <w:rFonts w:ascii="Trebuchet MS" w:hAnsi="Trebuchet MS"/>
          <w:color w:val="616264"/>
          <w:sz w:val="22"/>
          <w:szCs w:val="22"/>
        </w:rPr>
      </w:pPr>
      <w:proofErr w:type="gramStart"/>
      <w:r>
        <w:rPr>
          <w:rFonts w:ascii="Trebuchet MS" w:hAnsi="Trebuchet MS"/>
          <w:color w:val="616264"/>
          <w:sz w:val="22"/>
          <w:szCs w:val="22"/>
        </w:rPr>
        <w:t>the</w:t>
      </w:r>
      <w:proofErr w:type="gramEnd"/>
      <w:r>
        <w:rPr>
          <w:rFonts w:ascii="Trebuchet MS" w:hAnsi="Trebuchet MS"/>
          <w:color w:val="616264"/>
          <w:sz w:val="22"/>
          <w:szCs w:val="22"/>
        </w:rPr>
        <w:t xml:space="preserve"> </w:t>
      </w:r>
      <w:proofErr w:type="spellStart"/>
      <w:r>
        <w:rPr>
          <w:rFonts w:ascii="Trebuchet MS" w:hAnsi="Trebuchet MS"/>
          <w:color w:val="616264"/>
          <w:sz w:val="22"/>
          <w:szCs w:val="22"/>
        </w:rPr>
        <w:t>layout</w:t>
      </w:r>
      <w:proofErr w:type="spellEnd"/>
      <w:r>
        <w:rPr>
          <w:rFonts w:ascii="Trebuchet MS" w:hAnsi="Trebuchet MS"/>
          <w:color w:val="616264"/>
          <w:sz w:val="22"/>
          <w:szCs w:val="22"/>
        </w:rPr>
        <w:t xml:space="preserve"> design</w:t>
      </w:r>
    </w:p>
    <w:p w14:paraId="1906008C" w14:textId="77777777" w:rsidR="007411CA" w:rsidRDefault="007411CA" w:rsidP="000B5A72">
      <w:pPr>
        <w:pStyle w:val="Subtitle"/>
        <w:rPr>
          <w:rStyle w:val="Strong"/>
        </w:rPr>
      </w:pPr>
    </w:p>
    <w:p w14:paraId="5ABD19FC" w14:textId="77777777" w:rsidR="0036716E" w:rsidRPr="00336EDB" w:rsidRDefault="0036716E" w:rsidP="0036716E">
      <w:pPr>
        <w:widowControl w:val="0"/>
        <w:autoSpaceDE w:val="0"/>
        <w:autoSpaceDN w:val="0"/>
        <w:adjustRightInd w:val="0"/>
        <w:jc w:val="both"/>
        <w:rPr>
          <w:rFonts w:ascii="Trebuchet MS" w:eastAsia="SimSun" w:hAnsi="Trebuchet MS" w:cs="Trebuchet MS"/>
          <w:color w:val="616264"/>
          <w:sz w:val="22"/>
          <w:lang w:val="en-US"/>
        </w:rPr>
      </w:pPr>
      <w:r w:rsidRPr="00336EDB">
        <w:rPr>
          <w:rFonts w:ascii="Trebuchet MS" w:eastAsia="SimSun" w:hAnsi="Trebuchet MS" w:cs="Trebuchet MS"/>
          <w:color w:val="616264"/>
          <w:sz w:val="22"/>
          <w:lang w:val="en-US"/>
        </w:rPr>
        <w:t>The tutorials are additional resources to GO2cam's online help. You can access the online help by selecting the Help menu in GO2cam or by pressing F1.</w:t>
      </w:r>
    </w:p>
    <w:p w14:paraId="164FB289" w14:textId="763B446E" w:rsidR="00F603BC" w:rsidRPr="00C372D5" w:rsidRDefault="00F603BC" w:rsidP="007411CA">
      <w:pPr>
        <w:pStyle w:val="Subtitle"/>
        <w:rPr>
          <w:lang w:val="en-US"/>
        </w:rPr>
      </w:pPr>
      <w:r w:rsidRPr="00C372D5">
        <w:rPr>
          <w:lang w:val="en-US"/>
        </w:rPr>
        <w:br w:type="page"/>
      </w:r>
    </w:p>
    <w:p w14:paraId="0A80E3AD" w14:textId="2C405BFD" w:rsidR="00D343CA" w:rsidRDefault="00277AE0" w:rsidP="00AA69FF">
      <w:pPr>
        <w:pStyle w:val="Title"/>
        <w:jc w:val="center"/>
      </w:pPr>
      <w:r w:rsidRPr="004F02F0">
        <w:rPr>
          <w:lang w:val="en-US"/>
        </w:rPr>
        <w:lastRenderedPageBreak/>
        <w:t>Process for the Design</w:t>
      </w:r>
      <w:r w:rsidR="007933CD">
        <w:t>:</w:t>
      </w:r>
    </w:p>
    <w:p w14:paraId="0DAB1647" w14:textId="77777777" w:rsidR="00335AAB" w:rsidRPr="00335AAB" w:rsidRDefault="00335AAB" w:rsidP="00335AAB">
      <w:pPr>
        <w:pStyle w:val="Subtitle"/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7933CD" w:rsidRPr="00EC158B" w14:paraId="30118B46" w14:textId="77777777" w:rsidTr="00AA69FF">
        <w:trPr>
          <w:trHeight w:val="4155"/>
        </w:trPr>
        <w:tc>
          <w:tcPr>
            <w:tcW w:w="5812" w:type="dxa"/>
          </w:tcPr>
          <w:p w14:paraId="77825EA2" w14:textId="77777777" w:rsidR="007933CD" w:rsidRPr="00521928" w:rsidRDefault="007933CD" w:rsidP="000C7437">
            <w:pPr>
              <w:pStyle w:val="T-soustitre"/>
              <w:tabs>
                <w:tab w:val="left" w:pos="6451"/>
              </w:tabs>
              <w:ind w:left="360" w:right="72" w:hanging="360"/>
              <w:rPr>
                <w:rStyle w:val="Strong"/>
              </w:rPr>
            </w:pPr>
          </w:p>
          <w:p w14:paraId="5F755992" w14:textId="2CB63A55" w:rsidR="007933CD" w:rsidRPr="00C372D5" w:rsidRDefault="00277AE0" w:rsidP="000C7437">
            <w:pPr>
              <w:pStyle w:val="T-soustitre"/>
              <w:numPr>
                <w:ilvl w:val="0"/>
                <w:numId w:val="2"/>
              </w:numPr>
              <w:tabs>
                <w:tab w:val="left" w:pos="6451"/>
              </w:tabs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 xml:space="preserve">Choice of the Turning environment in the 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homepage</w:t>
            </w:r>
            <w:r w:rsidR="007933CD" w:rsidRPr="00C372D5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:</w:t>
            </w:r>
          </w:p>
          <w:p w14:paraId="33FA2575" w14:textId="77777777" w:rsidR="007933CD" w:rsidRPr="00C372D5" w:rsidRDefault="007933CD" w:rsidP="000C7437">
            <w:pPr>
              <w:tabs>
                <w:tab w:val="center" w:pos="4536"/>
                <w:tab w:val="left" w:pos="6451"/>
                <w:tab w:val="right" w:pos="9072"/>
              </w:tabs>
              <w:ind w:right="72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1E7BD72B" w14:textId="166133FF" w:rsidR="007933CD" w:rsidRPr="00C372D5" w:rsidRDefault="00EB39BC" w:rsidP="008E27E1">
            <w:pPr>
              <w:numPr>
                <w:ilvl w:val="0"/>
                <w:numId w:val="41"/>
              </w:numPr>
              <w:tabs>
                <w:tab w:val="left" w:pos="6451"/>
              </w:tabs>
              <w:ind w:left="634" w:right="72"/>
              <w:contextualSpacing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77AE0"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277AE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Turning icon</w:t>
            </w:r>
            <w:r w:rsidR="00277AE0" w:rsidRPr="006A69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277AE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most on the right</w:t>
            </w:r>
          </w:p>
          <w:p w14:paraId="0FFA420C" w14:textId="77777777" w:rsidR="007933CD" w:rsidRPr="00C372D5" w:rsidRDefault="007933CD" w:rsidP="000C7437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0EC48D65" w14:textId="66C2C9C9" w:rsidR="007933CD" w:rsidRPr="00FF4700" w:rsidRDefault="00277AE0" w:rsidP="000C7437">
            <w:pPr>
              <w:tabs>
                <w:tab w:val="left" w:pos="6451"/>
              </w:tabs>
              <w:ind w:left="72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Note: the icons represent the type of product. If your </w:t>
            </w:r>
            <w:proofErr w:type="spell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licence</w:t>
            </w:r>
            <w:proofErr w:type="spellEnd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do</w:t>
            </w:r>
            <w:proofErr w:type="gramEnd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not include it, the product icon is greyed</w:t>
            </w:r>
            <w:r w:rsidR="007933CD" w:rsidRPr="00FF470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.</w:t>
            </w:r>
          </w:p>
          <w:p w14:paraId="257116A9" w14:textId="77777777" w:rsidR="007933CD" w:rsidRPr="00FF4700" w:rsidRDefault="007933CD" w:rsidP="000C7437">
            <w:pPr>
              <w:tabs>
                <w:tab w:val="left" w:pos="6451"/>
              </w:tabs>
              <w:ind w:left="72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7E7F295B" w14:textId="5FE3A438" w:rsidR="007933CD" w:rsidRPr="00C372D5" w:rsidRDefault="00277AE0" w:rsidP="000C7437">
            <w:pPr>
              <w:tabs>
                <w:tab w:val="left" w:pos="6451"/>
              </w:tabs>
              <w:ind w:left="72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Pr="006A69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he software opens in design mode by default</w:t>
            </w:r>
            <w:r w:rsidR="007933CD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.</w:t>
            </w:r>
          </w:p>
          <w:p w14:paraId="6F6291B3" w14:textId="77777777" w:rsidR="007933CD" w:rsidRPr="00C372D5" w:rsidRDefault="007933CD" w:rsidP="000C7437">
            <w:pPr>
              <w:tabs>
                <w:tab w:val="left" w:pos="6451"/>
              </w:tabs>
              <w:ind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</w:pPr>
          </w:p>
          <w:p w14:paraId="337C73CB" w14:textId="3535928C" w:rsidR="007933CD" w:rsidRPr="00521928" w:rsidRDefault="00EB39BC" w:rsidP="008E27E1">
            <w:pPr>
              <w:numPr>
                <w:ilvl w:val="0"/>
                <w:numId w:val="42"/>
              </w:numPr>
              <w:tabs>
                <w:tab w:val="left" w:pos="6451"/>
              </w:tabs>
              <w:ind w:left="634" w:right="72"/>
              <w:contextualSpacing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933CD" w:rsidRPr="00521928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</w:t>
            </w:r>
            <w:r w:rsidR="00277AE0" w:rsidRPr="004F02F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Shaft</w:t>
            </w:r>
          </w:p>
          <w:p w14:paraId="4872FEA6" w14:textId="77777777" w:rsidR="007933CD" w:rsidRPr="00521928" w:rsidRDefault="007933CD" w:rsidP="008E27E1">
            <w:pPr>
              <w:tabs>
                <w:tab w:val="left" w:pos="6451"/>
              </w:tabs>
              <w:ind w:left="634" w:right="72"/>
              <w:jc w:val="both"/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</w:pPr>
          </w:p>
          <w:p w14:paraId="5B353CFC" w14:textId="3C4D9B83" w:rsidR="007933CD" w:rsidRPr="00C372D5" w:rsidRDefault="00EB39BC" w:rsidP="00F5430D">
            <w:pPr>
              <w:numPr>
                <w:ilvl w:val="0"/>
                <w:numId w:val="42"/>
              </w:numPr>
              <w:tabs>
                <w:tab w:val="center" w:pos="4536"/>
                <w:tab w:val="left" w:pos="6451"/>
                <w:tab w:val="right" w:pos="9072"/>
              </w:tabs>
              <w:ind w:left="634" w:right="72"/>
              <w:jc w:val="both"/>
              <w:rPr>
                <w:rStyle w:val="Strong"/>
                <w:rFonts w:eastAsiaTheme="minorHAnsi" w:cstheme="minorBidi"/>
                <w:szCs w:val="22"/>
                <w:lang w:val="en-US" w:eastAsia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933CD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277AE0" w:rsidRPr="004F02F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Shaft Creation</w:t>
            </w:r>
          </w:p>
        </w:tc>
        <w:tc>
          <w:tcPr>
            <w:tcW w:w="4820" w:type="dxa"/>
          </w:tcPr>
          <w:p w14:paraId="247164E4" w14:textId="77777777" w:rsidR="007933CD" w:rsidRPr="00C372D5" w:rsidRDefault="007933CD" w:rsidP="007933CD">
            <w:pPr>
              <w:pStyle w:val="Subtitle"/>
              <w:ind w:right="72"/>
              <w:jc w:val="center"/>
              <w:rPr>
                <w:rStyle w:val="Strong"/>
                <w:lang w:val="en-US"/>
              </w:rPr>
            </w:pPr>
          </w:p>
          <w:p w14:paraId="2D385466" w14:textId="77777777" w:rsidR="007933CD" w:rsidRPr="00521928" w:rsidRDefault="00F007E7" w:rsidP="007933CD">
            <w:pPr>
              <w:pStyle w:val="Subtitle"/>
              <w:ind w:right="72"/>
              <w:jc w:val="center"/>
              <w:rPr>
                <w:rStyle w:val="Strong"/>
              </w:rPr>
            </w:pPr>
            <w:r w:rsidRPr="005565E4">
              <w:rPr>
                <w:rStyle w:val="Strong"/>
                <w:b/>
              </w:rPr>
              <w:drawing>
                <wp:inline distT="0" distB="0" distL="0" distR="0" wp14:anchorId="4AF592BE" wp14:editId="1B1DE4CF">
                  <wp:extent cx="2971800" cy="697865"/>
                  <wp:effectExtent l="0" t="0" r="0" b="6985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9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0A912A" w14:textId="77777777" w:rsidR="007933CD" w:rsidRDefault="007933CD" w:rsidP="007933CD">
            <w:pPr>
              <w:pStyle w:val="Subtitle"/>
              <w:ind w:right="72"/>
              <w:jc w:val="center"/>
              <w:rPr>
                <w:rStyle w:val="Strong"/>
              </w:rPr>
            </w:pPr>
          </w:p>
          <w:p w14:paraId="616FD65E" w14:textId="0F997F4C" w:rsidR="007933CD" w:rsidRPr="00AC1A0A" w:rsidRDefault="00B13169" w:rsidP="007933CD">
            <w:pPr>
              <w:pStyle w:val="Subtitle"/>
              <w:ind w:right="72"/>
              <w:jc w:val="center"/>
              <w:rPr>
                <w:rStyle w:val="Strong"/>
              </w:rPr>
            </w:pPr>
            <w:r>
              <w:drawing>
                <wp:inline distT="0" distB="0" distL="0" distR="0" wp14:anchorId="0EB536A4" wp14:editId="21C45F2E">
                  <wp:extent cx="1607820" cy="154686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820" cy="154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7FB363" w14:textId="77777777" w:rsidR="007933CD" w:rsidRPr="007933CD" w:rsidRDefault="007933CD" w:rsidP="007933CD">
            <w:pPr>
              <w:pStyle w:val="Subtitle"/>
              <w:jc w:val="center"/>
            </w:pPr>
          </w:p>
        </w:tc>
      </w:tr>
      <w:tr w:rsidR="00D343CA" w:rsidRPr="00EC158B" w14:paraId="012C21F4" w14:textId="77777777" w:rsidTr="00AA69FF">
        <w:trPr>
          <w:trHeight w:val="4067"/>
        </w:trPr>
        <w:tc>
          <w:tcPr>
            <w:tcW w:w="5812" w:type="dxa"/>
          </w:tcPr>
          <w:p w14:paraId="2C18B9A6" w14:textId="77777777" w:rsidR="00FF0F77" w:rsidRPr="007933CD" w:rsidRDefault="00FF0F77" w:rsidP="000C7437">
            <w:pPr>
              <w:pStyle w:val="T-soustitre"/>
              <w:ind w:left="360" w:right="72"/>
              <w:rPr>
                <w:rStyle w:val="Strong"/>
              </w:rPr>
            </w:pPr>
          </w:p>
          <w:p w14:paraId="4B96D824" w14:textId="35B38916" w:rsidR="00FF0F77" w:rsidRDefault="00E633DF" w:rsidP="000C7437">
            <w:pPr>
              <w:pStyle w:val="T-soustitre"/>
              <w:numPr>
                <w:ilvl w:val="0"/>
                <w:numId w:val="2"/>
              </w:numPr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C41BB9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Sketch of the part</w:t>
            </w:r>
            <w:r w:rsidR="00FF0F77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74EEB7D0" w14:textId="77777777" w:rsidR="007933CD" w:rsidRPr="007933CD" w:rsidRDefault="007933CD" w:rsidP="000C7437">
            <w:pPr>
              <w:pStyle w:val="T-soustitre"/>
              <w:ind w:left="360" w:right="72"/>
              <w:rPr>
                <w:rStyle w:val="Strong"/>
              </w:rPr>
            </w:pPr>
          </w:p>
          <w:p w14:paraId="050EA57F" w14:textId="1144B2BD" w:rsidR="00FF0F77" w:rsidRPr="00C372D5" w:rsidRDefault="00EB39BC" w:rsidP="00FA1C91">
            <w:pPr>
              <w:pStyle w:val="T-puce"/>
              <w:numPr>
                <w:ilvl w:val="0"/>
                <w:numId w:val="6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FF0F7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633DF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Shaft</w:t>
            </w:r>
            <w:r w:rsidR="00E633D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Creation</w:t>
            </w:r>
            <w:bookmarkStart w:id="0" w:name="OLE_LINK1"/>
            <w:bookmarkStart w:id="1" w:name="OLE_LINK2"/>
            <w:r w:rsidR="00FF0F7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bookmarkEnd w:id="0"/>
            <w:bookmarkEnd w:id="1"/>
            <w:r w:rsidR="008E27E1" w:rsidRPr="00103838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F5BF13B" wp14:editId="57F39210">
                  <wp:extent cx="360000" cy="352941"/>
                  <wp:effectExtent l="0" t="0" r="254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EFA13A" w14:textId="77777777" w:rsidR="00FF0F77" w:rsidRPr="00C372D5" w:rsidRDefault="00FF0F77" w:rsidP="000C7437">
            <w:pPr>
              <w:pStyle w:val="T-puce"/>
              <w:numPr>
                <w:ilvl w:val="0"/>
                <w:numId w:val="0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D08E85E" w14:textId="3305E273" w:rsidR="00FF0F77" w:rsidRPr="00C372D5" w:rsidRDefault="00E633DF" w:rsidP="000C7437">
            <w:pPr>
              <w:pStyle w:val="T-puce"/>
              <w:numPr>
                <w:ilvl w:val="0"/>
                <w:numId w:val="0"/>
              </w:numPr>
              <w:ind w:left="72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Choice of the starting point: Z=0, D=200</w:t>
            </w:r>
          </w:p>
          <w:p w14:paraId="29C71DC4" w14:textId="77777777" w:rsidR="00FF0F77" w:rsidRPr="00C372D5" w:rsidRDefault="00FF0F77" w:rsidP="000C7437">
            <w:pPr>
              <w:pStyle w:val="T-puce"/>
              <w:numPr>
                <w:ilvl w:val="0"/>
                <w:numId w:val="0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6CDA3D8" w14:textId="714A2965" w:rsidR="00FF0F77" w:rsidRPr="00C372D5" w:rsidRDefault="00E633DF" w:rsidP="00FA1C91">
            <w:pPr>
              <w:pStyle w:val="T-puce"/>
              <w:numPr>
                <w:ilvl w:val="0"/>
                <w:numId w:val="7"/>
              </w:numPr>
              <w:ind w:left="639" w:right="72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0</w:t>
            </w:r>
            <w:r w:rsidR="00AD614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for Z and 200 for the Diameter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2BC9DAFE" w14:textId="77777777" w:rsidR="003B79B6" w:rsidRPr="00C372D5" w:rsidRDefault="003B79B6" w:rsidP="003B79B6">
            <w:pPr>
              <w:pStyle w:val="T-puce"/>
              <w:numPr>
                <w:ilvl w:val="0"/>
                <w:numId w:val="0"/>
              </w:numPr>
              <w:ind w:left="639" w:right="72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</w:p>
          <w:p w14:paraId="55385A0B" w14:textId="09B3D998" w:rsidR="003B79B6" w:rsidRPr="00AD6146" w:rsidRDefault="00EB39BC" w:rsidP="00AD6146">
            <w:pPr>
              <w:pStyle w:val="T-puce"/>
              <w:numPr>
                <w:ilvl w:val="0"/>
                <w:numId w:val="7"/>
              </w:numPr>
              <w:ind w:left="639" w:right="72"/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</w:pPr>
            <w:proofErr w:type="gramStart"/>
            <w:r w:rsidRPr="00AD6146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AD6146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B79B6" w:rsidRPr="00AD6146">
              <w:rPr>
                <w:lang w:val="en-US"/>
              </w:rPr>
              <w:t xml:space="preserve"> </w:t>
            </w:r>
            <w:r w:rsidR="003B79B6" w:rsidRPr="003B79B6">
              <w:rPr>
                <w:rFonts w:ascii="Trebuchet MS" w:hAnsi="Trebuchet MS"/>
                <w:b/>
                <w:noProof/>
                <w:color w:val="616264"/>
                <w:sz w:val="22"/>
                <w:szCs w:val="22"/>
              </w:rPr>
              <w:drawing>
                <wp:inline distT="0" distB="0" distL="0" distR="0" wp14:anchorId="5EF4E55A" wp14:editId="740F9492">
                  <wp:extent cx="243861" cy="236240"/>
                  <wp:effectExtent l="0" t="0" r="3810" b="0"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61" cy="23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D614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confirm the starting point</w:t>
            </w:r>
          </w:p>
          <w:p w14:paraId="2A1385CA" w14:textId="77777777" w:rsidR="00FF0F77" w:rsidRPr="00AD6146" w:rsidRDefault="00FF0F77" w:rsidP="000C7437">
            <w:pPr>
              <w:pStyle w:val="T-puce"/>
              <w:numPr>
                <w:ilvl w:val="0"/>
                <w:numId w:val="0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9B95C1B" w14:textId="77777777" w:rsidR="00FF0F77" w:rsidRPr="00AD6146" w:rsidRDefault="00FF0F77" w:rsidP="003B79B6">
            <w:pPr>
              <w:ind w:right="72"/>
              <w:rPr>
                <w:rFonts w:ascii="Trebuchet MS" w:hAnsi="Trebuchet MS"/>
                <w:b/>
                <w:noProof/>
                <w:color w:val="616264"/>
                <w:sz w:val="22"/>
                <w:szCs w:val="22"/>
                <w:lang w:val="en-US"/>
              </w:rPr>
            </w:pPr>
          </w:p>
          <w:p w14:paraId="270F1CFA" w14:textId="628763CD" w:rsidR="00D343CA" w:rsidRPr="00C372D5" w:rsidRDefault="00AD6146" w:rsidP="00E924D6">
            <w:pPr>
              <w:pStyle w:val="T-normal"/>
              <w:rPr>
                <w:rStyle w:val="Strong"/>
                <w:lang w:val="en-US"/>
              </w:rPr>
            </w:pPr>
            <w:r>
              <w:rPr>
                <w:rStyle w:val="Strong"/>
                <w:b/>
                <w:lang w:val="en-US"/>
              </w:rPr>
              <w:t>Note</w:t>
            </w:r>
            <w:r w:rsidR="00AA69FF" w:rsidRPr="00C372D5">
              <w:rPr>
                <w:rStyle w:val="Strong"/>
                <w:b/>
                <w:lang w:val="en-US"/>
              </w:rPr>
              <w:t>:</w:t>
            </w:r>
            <w:r w:rsidR="00AA69FF" w:rsidRPr="00C372D5">
              <w:rPr>
                <w:rStyle w:val="Strong"/>
                <w:lang w:val="en-US"/>
              </w:rPr>
              <w:t xml:space="preserve"> </w:t>
            </w:r>
            <w:r w:rsidR="00E633DF" w:rsidRPr="00C372D5">
              <w:rPr>
                <w:lang w:val="en-US"/>
              </w:rPr>
              <w:t>GO2cam proposes you alternate length and diameter. This choice is shown by a</w:t>
            </w:r>
            <w:r w:rsidR="00804BA3">
              <w:rPr>
                <w:lang w:val="en-US"/>
              </w:rPr>
              <w:t>n orange</w:t>
            </w:r>
            <w:r w:rsidR="00E633DF" w:rsidRPr="00C372D5">
              <w:rPr>
                <w:lang w:val="en-US"/>
              </w:rPr>
              <w:t xml:space="preserve"> line linked to the mo</w:t>
            </w:r>
            <w:r w:rsidR="00804BA3">
              <w:rPr>
                <w:lang w:val="en-US"/>
              </w:rPr>
              <w:t>tion</w:t>
            </w:r>
            <w:r w:rsidR="00E633DF" w:rsidRPr="00C372D5">
              <w:rPr>
                <w:lang w:val="en-US"/>
              </w:rPr>
              <w:t xml:space="preserve"> of the cursor</w:t>
            </w:r>
            <w:r w:rsidR="00FF0F77" w:rsidRPr="00C372D5">
              <w:rPr>
                <w:rStyle w:val="Strong"/>
                <w:lang w:val="en-US"/>
              </w:rPr>
              <w:t>.</w:t>
            </w:r>
          </w:p>
          <w:p w14:paraId="09D759E5" w14:textId="77777777" w:rsidR="009476E6" w:rsidRPr="00C372D5" w:rsidRDefault="009476E6" w:rsidP="00E924D6">
            <w:pPr>
              <w:pStyle w:val="T-normal"/>
              <w:rPr>
                <w:rStyle w:val="Strong"/>
                <w:lang w:val="en-US"/>
              </w:rPr>
            </w:pPr>
          </w:p>
        </w:tc>
        <w:tc>
          <w:tcPr>
            <w:tcW w:w="4820" w:type="dxa"/>
          </w:tcPr>
          <w:p w14:paraId="25A06D13" w14:textId="77777777" w:rsidR="00FF0F77" w:rsidRPr="00C372D5" w:rsidRDefault="00FF0F77" w:rsidP="007933CD">
            <w:pPr>
              <w:pStyle w:val="Subtitle"/>
              <w:jc w:val="center"/>
              <w:rPr>
                <w:lang w:val="en-US"/>
              </w:rPr>
            </w:pPr>
          </w:p>
          <w:p w14:paraId="1685454D" w14:textId="77777777" w:rsidR="009476E6" w:rsidRPr="00C372D5" w:rsidRDefault="009476E6" w:rsidP="007933CD">
            <w:pPr>
              <w:pStyle w:val="Subtitle"/>
              <w:jc w:val="center"/>
              <w:rPr>
                <w:lang w:val="en-US"/>
              </w:rPr>
            </w:pPr>
          </w:p>
          <w:p w14:paraId="11C054D2" w14:textId="77777777" w:rsidR="009476E6" w:rsidRPr="00C372D5" w:rsidRDefault="009476E6" w:rsidP="007933CD">
            <w:pPr>
              <w:pStyle w:val="Subtitle"/>
              <w:jc w:val="center"/>
              <w:rPr>
                <w:lang w:val="en-US"/>
              </w:rPr>
            </w:pPr>
          </w:p>
          <w:p w14:paraId="1A82B876" w14:textId="77777777" w:rsidR="009476E6" w:rsidRPr="00C372D5" w:rsidRDefault="009476E6" w:rsidP="007933CD">
            <w:pPr>
              <w:pStyle w:val="Subtitle"/>
              <w:jc w:val="center"/>
              <w:rPr>
                <w:lang w:val="en-US"/>
              </w:rPr>
            </w:pPr>
          </w:p>
          <w:p w14:paraId="23EB34E0" w14:textId="77777777" w:rsidR="00FF0F77" w:rsidRDefault="00AA69FF" w:rsidP="007933CD">
            <w:pPr>
              <w:pStyle w:val="Subtitle"/>
              <w:jc w:val="center"/>
            </w:pPr>
            <w:r>
              <w:drawing>
                <wp:inline distT="0" distB="0" distL="0" distR="0" wp14:anchorId="2CC2CDEB" wp14:editId="36374528">
                  <wp:extent cx="1257476" cy="1562318"/>
                  <wp:effectExtent l="0" t="0" r="0" b="0"/>
                  <wp:docPr id="98" name="Imag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476" cy="1562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583D16" w14:textId="77777777" w:rsidR="00D343CA" w:rsidRPr="00FF0F77" w:rsidRDefault="00D343CA" w:rsidP="007933CD">
            <w:pPr>
              <w:pStyle w:val="Subtitle"/>
              <w:jc w:val="center"/>
            </w:pPr>
          </w:p>
        </w:tc>
      </w:tr>
      <w:tr w:rsidR="00D343CA" w:rsidRPr="00EC158B" w14:paraId="795F4E60" w14:textId="77777777" w:rsidTr="00AA69FF">
        <w:trPr>
          <w:trHeight w:val="3119"/>
        </w:trPr>
        <w:tc>
          <w:tcPr>
            <w:tcW w:w="5812" w:type="dxa"/>
          </w:tcPr>
          <w:p w14:paraId="151F4085" w14:textId="77777777" w:rsidR="00FF0F77" w:rsidRPr="009476E6" w:rsidRDefault="00FF0F77" w:rsidP="000C7437">
            <w:pPr>
              <w:ind w:right="72"/>
              <w:rPr>
                <w:rStyle w:val="Strong"/>
              </w:rPr>
            </w:pPr>
          </w:p>
          <w:p w14:paraId="6AFAEE9B" w14:textId="28174D1E" w:rsidR="00FF0F77" w:rsidRPr="00D32217" w:rsidRDefault="00E633DF" w:rsidP="000C7437">
            <w:pPr>
              <w:pStyle w:val="T-soustitre"/>
              <w:numPr>
                <w:ilvl w:val="0"/>
                <w:numId w:val="2"/>
              </w:numPr>
              <w:ind w:right="72"/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C41BB9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Length L=22</w:t>
            </w:r>
            <w:r w:rsidR="00FF0F77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37A08FCE" w14:textId="77777777" w:rsidR="00FF0F77" w:rsidRDefault="00FF0F77" w:rsidP="000C7437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5B9ABD4" w14:textId="56C4DF16" w:rsidR="009476E6" w:rsidRPr="00C372D5" w:rsidRDefault="00EB39BC" w:rsidP="006847DC">
            <w:pPr>
              <w:pStyle w:val="T-puce"/>
              <w:numPr>
                <w:ilvl w:val="0"/>
                <w:numId w:val="9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E27E1">
              <w:rPr>
                <w:noProof/>
              </w:rPr>
              <w:drawing>
                <wp:inline distT="0" distB="0" distL="0" distR="0" wp14:anchorId="7C083475" wp14:editId="16B5DA8F">
                  <wp:extent cx="266667" cy="257143"/>
                  <wp:effectExtent l="0" t="0" r="635" b="0"/>
                  <wp:docPr id="899" name="Imag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76E6" w:rsidRPr="00C372D5">
              <w:rPr>
                <w:lang w:val="en-US"/>
              </w:rPr>
              <w:t>,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633DF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choose </w:t>
            </w:r>
            <w:r w:rsidR="00E633DF" w:rsidRPr="00C41BB9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horizontal segment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E27E1">
              <w:rPr>
                <w:noProof/>
              </w:rPr>
              <w:drawing>
                <wp:inline distT="0" distB="0" distL="0" distR="0" wp14:anchorId="3A276ECB" wp14:editId="598E57B2">
                  <wp:extent cx="266667" cy="257143"/>
                  <wp:effectExtent l="0" t="0" r="635" b="0"/>
                  <wp:docPr id="911" name="Imag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019D42" w14:textId="77777777" w:rsidR="009476E6" w:rsidRPr="00C372D5" w:rsidRDefault="009476E6" w:rsidP="000C7437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BFAE47C" w14:textId="3ECE6423" w:rsidR="009476E6" w:rsidRPr="00C372D5" w:rsidRDefault="00E633DF" w:rsidP="000C7437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left="72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You can enter positive or negative values of length depending on the direction of the + sign defined by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B2542F">
              <w:rPr>
                <w:noProof/>
              </w:rPr>
              <w:drawing>
                <wp:inline distT="0" distB="0" distL="0" distR="0" wp14:anchorId="3EAC0B00" wp14:editId="44C73266">
                  <wp:extent cx="266667" cy="257143"/>
                  <wp:effectExtent l="0" t="0" r="63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76E6" w:rsidRPr="00C372D5">
              <w:rPr>
                <w:lang w:val="en-US"/>
              </w:rPr>
              <w:t xml:space="preserve"> 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</w:t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B2542F">
              <w:rPr>
                <w:noProof/>
              </w:rPr>
              <w:drawing>
                <wp:inline distT="0" distB="0" distL="0" distR="0" wp14:anchorId="42BABEE0" wp14:editId="28E55669">
                  <wp:extent cx="266667" cy="257143"/>
                  <wp:effectExtent l="0" t="0" r="63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76E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431C5E62" w14:textId="77777777" w:rsidR="009476E6" w:rsidRPr="00C372D5" w:rsidRDefault="009476E6" w:rsidP="000C7437">
            <w:pPr>
              <w:pStyle w:val="T-puce"/>
              <w:numPr>
                <w:ilvl w:val="0"/>
                <w:numId w:val="0"/>
              </w:numPr>
              <w:tabs>
                <w:tab w:val="left" w:pos="6451"/>
              </w:tabs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25DC0AD" w14:textId="5890C0EF" w:rsidR="009476E6" w:rsidRPr="00C372D5" w:rsidRDefault="00E633DF" w:rsidP="00FA1C91">
            <w:pPr>
              <w:pStyle w:val="T-soustitre"/>
              <w:numPr>
                <w:ilvl w:val="0"/>
                <w:numId w:val="8"/>
              </w:numPr>
              <w:tabs>
                <w:tab w:val="left" w:pos="6451"/>
              </w:tabs>
              <w:ind w:left="639" w:right="72"/>
              <w:jc w:val="both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button should be in that position</w:t>
            </w:r>
            <w:r w:rsidR="009476E6" w:rsidRPr="00C372D5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 </w:t>
            </w:r>
            <w:r w:rsidR="00B2542F">
              <w:rPr>
                <w:noProof/>
              </w:rPr>
              <w:drawing>
                <wp:inline distT="0" distB="0" distL="0" distR="0" wp14:anchorId="64A1F22D" wp14:editId="0130CE71">
                  <wp:extent cx="266667" cy="257143"/>
                  <wp:effectExtent l="0" t="0" r="635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476E6" w:rsidRPr="00C372D5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 xml:space="preserve">, 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if it is not, click on the button to change the direction.</w:t>
            </w:r>
          </w:p>
          <w:p w14:paraId="51B575FA" w14:textId="77777777" w:rsidR="009476E6" w:rsidRPr="00C372D5" w:rsidRDefault="009476E6" w:rsidP="000C7437">
            <w:pPr>
              <w:pStyle w:val="T-soustitre"/>
              <w:tabs>
                <w:tab w:val="left" w:pos="6451"/>
              </w:tabs>
              <w:ind w:left="639" w:right="72"/>
              <w:jc w:val="both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397BDC73" w14:textId="67E0F894" w:rsidR="009476E6" w:rsidRPr="000D7CF6" w:rsidRDefault="00E633DF" w:rsidP="00FA1C91">
            <w:pPr>
              <w:pStyle w:val="T-puce"/>
              <w:numPr>
                <w:ilvl w:val="0"/>
                <w:numId w:val="8"/>
              </w:numPr>
              <w:tabs>
                <w:tab w:val="left" w:pos="6451"/>
              </w:tabs>
              <w:ind w:left="639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22</w:t>
            </w:r>
            <w:r w:rsidR="000D7CF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5FC4FF71" w14:textId="77777777" w:rsidR="00090B3D" w:rsidRPr="000D7CF6" w:rsidRDefault="00090B3D" w:rsidP="000C7437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3887FD3" w14:textId="77777777" w:rsidR="003F6C66" w:rsidRPr="000D7CF6" w:rsidRDefault="003F6C66" w:rsidP="000C7437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469C7919" w14:textId="77777777" w:rsidR="00FF0F77" w:rsidRPr="000D7CF6" w:rsidRDefault="00FF0F77" w:rsidP="007933CD">
            <w:pPr>
              <w:pStyle w:val="Subtitle"/>
              <w:jc w:val="center"/>
              <w:rPr>
                <w:lang w:val="en-US"/>
              </w:rPr>
            </w:pPr>
          </w:p>
          <w:p w14:paraId="7BDE9DCD" w14:textId="77777777" w:rsidR="009476E6" w:rsidRPr="000D7CF6" w:rsidRDefault="009476E6" w:rsidP="007933CD">
            <w:pPr>
              <w:pStyle w:val="Subtitle"/>
              <w:jc w:val="center"/>
              <w:rPr>
                <w:lang w:val="en-US"/>
              </w:rPr>
            </w:pPr>
          </w:p>
          <w:p w14:paraId="2658CCFE" w14:textId="77777777" w:rsidR="009476E6" w:rsidRPr="000D7CF6" w:rsidRDefault="009476E6" w:rsidP="007933CD">
            <w:pPr>
              <w:pStyle w:val="Subtitle"/>
              <w:jc w:val="center"/>
              <w:rPr>
                <w:lang w:val="en-US"/>
              </w:rPr>
            </w:pPr>
          </w:p>
          <w:p w14:paraId="37BCE824" w14:textId="726D88A8" w:rsidR="00FF0F77" w:rsidRDefault="0064146B" w:rsidP="007933CD">
            <w:pPr>
              <w:pStyle w:val="Subtitle"/>
              <w:jc w:val="center"/>
            </w:pPr>
            <w:r>
              <w:drawing>
                <wp:inline distT="0" distB="0" distL="0" distR="0" wp14:anchorId="6F209BAD" wp14:editId="2AB2D5AA">
                  <wp:extent cx="1118928" cy="2307789"/>
                  <wp:effectExtent l="0" t="0" r="508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39" cy="2315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228BEF" w14:textId="77777777" w:rsidR="00D343CA" w:rsidRPr="00FF0F77" w:rsidRDefault="00D343CA" w:rsidP="007933CD">
            <w:pPr>
              <w:pStyle w:val="Subtitle"/>
              <w:jc w:val="center"/>
            </w:pPr>
          </w:p>
        </w:tc>
      </w:tr>
      <w:tr w:rsidR="00D343CA" w:rsidRPr="00EC158B" w14:paraId="78D5FDA2" w14:textId="77777777" w:rsidTr="00AA69FF">
        <w:trPr>
          <w:trHeight w:val="2242"/>
        </w:trPr>
        <w:tc>
          <w:tcPr>
            <w:tcW w:w="5812" w:type="dxa"/>
          </w:tcPr>
          <w:p w14:paraId="584EB10F" w14:textId="77777777" w:rsidR="00CA23B8" w:rsidRDefault="00CA23B8" w:rsidP="000C7437">
            <w:pPr>
              <w:pStyle w:val="Subtitle"/>
              <w:ind w:right="72"/>
            </w:pPr>
          </w:p>
          <w:p w14:paraId="5DEB73C6" w14:textId="46534092" w:rsidR="00D343CA" w:rsidRPr="00A02F05" w:rsidRDefault="00E633DF" w:rsidP="000C7437">
            <w:pPr>
              <w:pStyle w:val="Heading3"/>
              <w:ind w:right="72"/>
              <w:rPr>
                <w:noProof/>
              </w:rPr>
            </w:pPr>
            <w:r w:rsidRPr="00C41BB9">
              <w:rPr>
                <w:lang w:val="en-US"/>
              </w:rPr>
              <w:t>Diameter Ø=190</w:t>
            </w:r>
            <w:r w:rsidR="00F0301C">
              <w:t>:</w:t>
            </w:r>
          </w:p>
          <w:p w14:paraId="2CC55F47" w14:textId="77777777" w:rsidR="00D343CA" w:rsidRPr="00A02F05" w:rsidRDefault="00D343CA" w:rsidP="000C7437">
            <w:pPr>
              <w:pStyle w:val="T-soustitre"/>
              <w:ind w:left="360" w:right="72" w:hanging="360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2AE4F34C" w14:textId="04B030C9" w:rsidR="00D343CA" w:rsidRPr="00F60F31" w:rsidRDefault="00E633DF" w:rsidP="00FA1C91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F60F31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Type in 190</w:t>
            </w:r>
            <w:r w:rsidR="00F60F3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2C566F8C" w14:textId="77777777" w:rsidR="009266E5" w:rsidRPr="00F60F31" w:rsidRDefault="009266E5" w:rsidP="009266E5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0B020589" w14:textId="77777777" w:rsidR="00EE3507" w:rsidRPr="00F60F31" w:rsidRDefault="00EE3507" w:rsidP="00EE3507">
            <w:pPr>
              <w:pStyle w:val="Subtitle"/>
              <w:jc w:val="center"/>
              <w:rPr>
                <w:lang w:val="en-US"/>
              </w:rPr>
            </w:pPr>
          </w:p>
          <w:p w14:paraId="679B0AAB" w14:textId="1A3D4273" w:rsidR="00A765C3" w:rsidRPr="00CF49F8" w:rsidRDefault="00A765C3" w:rsidP="00EE3507">
            <w:pPr>
              <w:pStyle w:val="Subtitle"/>
              <w:jc w:val="center"/>
              <w:rPr>
                <w:lang w:val="en-US"/>
              </w:rPr>
            </w:pPr>
          </w:p>
          <w:p w14:paraId="41F54146" w14:textId="4780B36B" w:rsidR="00EE3507" w:rsidRPr="00FF0F77" w:rsidRDefault="0064146B" w:rsidP="00EE3507">
            <w:pPr>
              <w:pStyle w:val="Subtitle"/>
              <w:jc w:val="center"/>
            </w:pPr>
            <w:r>
              <w:drawing>
                <wp:inline distT="0" distB="0" distL="0" distR="0" wp14:anchorId="48DFB47D" wp14:editId="6FAFDFC7">
                  <wp:extent cx="1366520" cy="2003964"/>
                  <wp:effectExtent l="0" t="0" r="5080" b="0"/>
                  <wp:docPr id="23" name="Picture 23" descr="A picture containing box and whisker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box and whisker chart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700" cy="201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3CA" w:rsidRPr="00EC158B" w14:paraId="14B916B8" w14:textId="77777777" w:rsidTr="00AA69FF">
        <w:trPr>
          <w:trHeight w:val="2174"/>
        </w:trPr>
        <w:tc>
          <w:tcPr>
            <w:tcW w:w="5812" w:type="dxa"/>
          </w:tcPr>
          <w:p w14:paraId="44701C93" w14:textId="77777777" w:rsidR="00CA23B8" w:rsidRDefault="00CA23B8" w:rsidP="000C7437">
            <w:pPr>
              <w:pStyle w:val="Subtitle"/>
              <w:ind w:right="72"/>
            </w:pPr>
          </w:p>
          <w:p w14:paraId="1C04FC76" w14:textId="6DBAE3CC" w:rsidR="00D343CA" w:rsidRPr="00A02F05" w:rsidRDefault="00E633DF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Length L=10</w:t>
            </w:r>
          </w:p>
          <w:p w14:paraId="0655F22B" w14:textId="77777777" w:rsidR="00D343CA" w:rsidRPr="00EE3507" w:rsidRDefault="00D343CA" w:rsidP="000C7437">
            <w:pPr>
              <w:pStyle w:val="T-soustitre"/>
              <w:ind w:right="72"/>
              <w:rPr>
                <w:rStyle w:val="Strong"/>
              </w:rPr>
            </w:pPr>
          </w:p>
          <w:p w14:paraId="43F2C064" w14:textId="4DB78861" w:rsidR="00D343CA" w:rsidRPr="000A520C" w:rsidRDefault="00E633DF" w:rsidP="000A520C">
            <w:pPr>
              <w:pStyle w:val="T-puce"/>
              <w:numPr>
                <w:ilvl w:val="0"/>
                <w:numId w:val="5"/>
              </w:numPr>
              <w:ind w:left="639" w:right="72"/>
              <w:rPr>
                <w:rStyle w:val="Strong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10</w:t>
            </w:r>
            <w:r w:rsidR="000A520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</w:tc>
        <w:tc>
          <w:tcPr>
            <w:tcW w:w="4820" w:type="dxa"/>
          </w:tcPr>
          <w:p w14:paraId="52CB9DA9" w14:textId="77777777" w:rsidR="00A765C3" w:rsidRPr="000A520C" w:rsidRDefault="00A765C3" w:rsidP="007933CD">
            <w:pPr>
              <w:pStyle w:val="Subtitle"/>
              <w:jc w:val="center"/>
              <w:rPr>
                <w:lang w:val="en-US"/>
              </w:rPr>
            </w:pPr>
          </w:p>
          <w:p w14:paraId="686C345C" w14:textId="0945DDCB" w:rsidR="00D343CA" w:rsidRDefault="00A23C3B" w:rsidP="007933CD">
            <w:pPr>
              <w:pStyle w:val="Subtitle"/>
              <w:jc w:val="center"/>
            </w:pPr>
            <w:r>
              <w:drawing>
                <wp:inline distT="0" distB="0" distL="0" distR="0" wp14:anchorId="585A68F8" wp14:editId="2A55D510">
                  <wp:extent cx="2306782" cy="1719736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127" cy="1724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2190B4" w14:textId="77777777" w:rsidR="00A765C3" w:rsidRPr="00FF0F77" w:rsidRDefault="00A765C3" w:rsidP="007933CD">
            <w:pPr>
              <w:pStyle w:val="Subtitle"/>
              <w:jc w:val="center"/>
            </w:pPr>
          </w:p>
        </w:tc>
      </w:tr>
      <w:tr w:rsidR="00D343CA" w:rsidRPr="00EC158B" w14:paraId="48A46C8C" w14:textId="77777777" w:rsidTr="00AA69FF">
        <w:trPr>
          <w:trHeight w:val="2662"/>
        </w:trPr>
        <w:tc>
          <w:tcPr>
            <w:tcW w:w="5812" w:type="dxa"/>
          </w:tcPr>
          <w:p w14:paraId="1BA955B5" w14:textId="77777777" w:rsidR="00CA23B8" w:rsidRDefault="00CA23B8" w:rsidP="000C7437">
            <w:pPr>
              <w:pStyle w:val="Subtitle"/>
              <w:ind w:right="72"/>
            </w:pPr>
          </w:p>
          <w:p w14:paraId="4A49B175" w14:textId="7B75093E" w:rsidR="00D343CA" w:rsidRPr="00A02F05" w:rsidRDefault="00225B47" w:rsidP="000C7437">
            <w:pPr>
              <w:pStyle w:val="Heading3"/>
              <w:ind w:right="72"/>
              <w:rPr>
                <w:noProof/>
              </w:rPr>
            </w:pPr>
            <w:r>
              <w:rPr>
                <w:lang w:val="en-US"/>
              </w:rPr>
              <w:t>Groove end</w:t>
            </w:r>
            <w:r w:rsidR="00F0301C">
              <w:t>:</w:t>
            </w:r>
          </w:p>
          <w:p w14:paraId="0829B1E5" w14:textId="77777777" w:rsidR="00D343CA" w:rsidRPr="00A02F05" w:rsidRDefault="00D343CA" w:rsidP="000C7437">
            <w:pPr>
              <w:pStyle w:val="Subtitle"/>
              <w:ind w:right="72"/>
            </w:pPr>
          </w:p>
          <w:p w14:paraId="429A503E" w14:textId="77777777" w:rsidR="00D343CA" w:rsidRPr="00A02F05" w:rsidRDefault="00D343CA" w:rsidP="000C7437">
            <w:pPr>
              <w:pStyle w:val="Subtitle"/>
              <w:ind w:right="72"/>
            </w:pPr>
            <w:r w:rsidRPr="00A02F05">
              <w:t>2 solutions :</w:t>
            </w:r>
          </w:p>
          <w:p w14:paraId="35054140" w14:textId="77777777" w:rsidR="00D343CA" w:rsidRPr="00A02F05" w:rsidRDefault="00D343CA" w:rsidP="000C7437">
            <w:pPr>
              <w:pStyle w:val="Subtitle"/>
              <w:ind w:right="72"/>
            </w:pPr>
          </w:p>
          <w:p w14:paraId="05AEF6E4" w14:textId="73A7660B" w:rsidR="00847460" w:rsidRDefault="00847460" w:rsidP="00847460">
            <w:pPr>
              <w:pStyle w:val="T-puce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Enter the value with the </w:t>
            </w:r>
            <w:proofErr w:type="gramStart"/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keyboard :</w:t>
            </w:r>
            <w:proofErr w:type="gramEnd"/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type in 200</w:t>
            </w:r>
            <w:r w:rsidR="00225B4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</w:t>
            </w:r>
          </w:p>
          <w:p w14:paraId="2C1CCC4B" w14:textId="24424CDD" w:rsidR="00D343CA" w:rsidRDefault="00847460" w:rsidP="00847460">
            <w:pPr>
              <w:pStyle w:val="Subtitle"/>
              <w:ind w:left="639" w:right="72"/>
              <w:jc w:val="center"/>
            </w:pPr>
            <w:r w:rsidRPr="00257E1C">
              <w:rPr>
                <w:lang w:val="en-US"/>
              </w:rPr>
              <w:t>Or</w:t>
            </w:r>
          </w:p>
          <w:p w14:paraId="67D62D17" w14:textId="77777777" w:rsidR="00CA23B8" w:rsidRPr="00CA23B8" w:rsidRDefault="00CA23B8" w:rsidP="000C7437">
            <w:pPr>
              <w:pStyle w:val="Subtitle"/>
              <w:ind w:left="639" w:right="72"/>
            </w:pPr>
          </w:p>
          <w:p w14:paraId="1E8CAF03" w14:textId="2FCF8447" w:rsidR="00D343CA" w:rsidRPr="00C372D5" w:rsidRDefault="00EB39BC" w:rsidP="00FA1C91">
            <w:pPr>
              <w:pStyle w:val="Subtitle"/>
              <w:numPr>
                <w:ilvl w:val="0"/>
                <w:numId w:val="5"/>
              </w:numPr>
              <w:ind w:left="639" w:right="72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</w:t>
            </w:r>
            <w:r w:rsidR="00847460" w:rsidRPr="00C41BB9">
              <w:rPr>
                <w:lang w:val="en-US"/>
              </w:rPr>
              <w:t>on the first horizontal segment which was first created and which has the same value.</w:t>
            </w:r>
          </w:p>
          <w:p w14:paraId="1622CFE6" w14:textId="77777777" w:rsidR="00F0301C" w:rsidRPr="00C372D5" w:rsidRDefault="00F0301C" w:rsidP="000C7437">
            <w:pPr>
              <w:pStyle w:val="Subtitle"/>
              <w:ind w:left="639" w:right="72"/>
              <w:rPr>
                <w:lang w:val="en-US"/>
              </w:rPr>
            </w:pPr>
          </w:p>
        </w:tc>
        <w:tc>
          <w:tcPr>
            <w:tcW w:w="4820" w:type="dxa"/>
          </w:tcPr>
          <w:p w14:paraId="508E5ACF" w14:textId="77777777" w:rsidR="00CA23B8" w:rsidRPr="00C372D5" w:rsidRDefault="00CA23B8" w:rsidP="007933CD">
            <w:pPr>
              <w:pStyle w:val="Subtitle"/>
              <w:jc w:val="center"/>
              <w:rPr>
                <w:lang w:val="en-US"/>
              </w:rPr>
            </w:pPr>
          </w:p>
          <w:p w14:paraId="003E9025" w14:textId="77777777" w:rsidR="000C7437" w:rsidRPr="00C372D5" w:rsidRDefault="000C7437" w:rsidP="007933CD">
            <w:pPr>
              <w:pStyle w:val="Subtitle"/>
              <w:jc w:val="center"/>
              <w:rPr>
                <w:lang w:val="en-US"/>
              </w:rPr>
            </w:pPr>
          </w:p>
          <w:p w14:paraId="7B2C7FDA" w14:textId="77777777" w:rsidR="000C7437" w:rsidRPr="00C372D5" w:rsidRDefault="000C7437" w:rsidP="007933CD">
            <w:pPr>
              <w:pStyle w:val="Subtitle"/>
              <w:jc w:val="center"/>
              <w:rPr>
                <w:lang w:val="en-US"/>
              </w:rPr>
            </w:pPr>
          </w:p>
          <w:p w14:paraId="7531D909" w14:textId="4E5345D5" w:rsidR="00D343CA" w:rsidRDefault="00225B47" w:rsidP="007933CD">
            <w:pPr>
              <w:pStyle w:val="Subtitle"/>
              <w:jc w:val="center"/>
            </w:pPr>
            <w:r>
              <w:drawing>
                <wp:inline distT="0" distB="0" distL="0" distR="0" wp14:anchorId="6BAACF66" wp14:editId="7D4C8849">
                  <wp:extent cx="2015837" cy="1222855"/>
                  <wp:effectExtent l="0" t="0" r="381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64" cy="122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602CD4" w14:textId="5BF36C31" w:rsidR="00CA23B8" w:rsidRPr="00FF0F77" w:rsidRDefault="00225B47" w:rsidP="007933CD">
            <w:pPr>
              <w:pStyle w:val="Subtitle"/>
              <w:jc w:val="center"/>
            </w:pPr>
            <w:r>
              <w:drawing>
                <wp:inline distT="0" distB="0" distL="0" distR="0" wp14:anchorId="248A77D5" wp14:editId="41982D58">
                  <wp:extent cx="1801091" cy="1193415"/>
                  <wp:effectExtent l="0" t="0" r="8890" b="6985"/>
                  <wp:docPr id="28" name="Picture 28" descr="Chart, diagram, box and whisker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 descr="Chart, diagram, box and whisker chart&#10;&#10;Description automatically generated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051" cy="1200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3CA" w:rsidRPr="00EC158B" w14:paraId="77E28219" w14:textId="77777777" w:rsidTr="00AA69FF">
        <w:tc>
          <w:tcPr>
            <w:tcW w:w="5812" w:type="dxa"/>
          </w:tcPr>
          <w:p w14:paraId="66E52527" w14:textId="77777777" w:rsidR="00CA23B8" w:rsidRDefault="00CA23B8" w:rsidP="000C7437">
            <w:pPr>
              <w:pStyle w:val="Subtitle"/>
              <w:ind w:right="72"/>
            </w:pPr>
          </w:p>
          <w:p w14:paraId="7FCF3164" w14:textId="7C08D6C4" w:rsidR="00D343CA" w:rsidRPr="00A02F05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Length L=8</w:t>
            </w:r>
            <w:r w:rsidR="00F0301C">
              <w:t>:</w:t>
            </w:r>
          </w:p>
          <w:p w14:paraId="4AA6BC91" w14:textId="77777777" w:rsidR="00D343CA" w:rsidRPr="000C7437" w:rsidRDefault="00D343CA" w:rsidP="000C7437">
            <w:pPr>
              <w:pStyle w:val="T-soustitre"/>
              <w:ind w:right="72"/>
              <w:rPr>
                <w:rStyle w:val="Strong"/>
              </w:rPr>
            </w:pPr>
          </w:p>
          <w:p w14:paraId="799CEE99" w14:textId="1A6F152F" w:rsidR="00D343CA" w:rsidRPr="007B404D" w:rsidRDefault="00E20788" w:rsidP="00FA1C91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8</w:t>
            </w:r>
            <w:r w:rsidR="007B404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147A6151" w14:textId="77777777" w:rsidR="001A2A34" w:rsidRPr="007B404D" w:rsidRDefault="001A2A34" w:rsidP="00E924D6">
            <w:pPr>
              <w:pStyle w:val="T-normal"/>
              <w:rPr>
                <w:lang w:val="en-US"/>
              </w:rPr>
            </w:pPr>
          </w:p>
        </w:tc>
        <w:tc>
          <w:tcPr>
            <w:tcW w:w="4820" w:type="dxa"/>
          </w:tcPr>
          <w:p w14:paraId="35F40C1C" w14:textId="77777777" w:rsidR="00A765C3" w:rsidRPr="007B404D" w:rsidRDefault="00A765C3" w:rsidP="007933CD">
            <w:pPr>
              <w:pStyle w:val="Subtitle"/>
              <w:jc w:val="center"/>
              <w:rPr>
                <w:lang w:val="en-US"/>
              </w:rPr>
            </w:pPr>
          </w:p>
          <w:p w14:paraId="6E81640A" w14:textId="336C5443" w:rsidR="00D343CA" w:rsidRDefault="007B404D" w:rsidP="007933CD">
            <w:pPr>
              <w:pStyle w:val="Subtitle"/>
              <w:jc w:val="center"/>
            </w:pPr>
            <w:r>
              <w:drawing>
                <wp:inline distT="0" distB="0" distL="0" distR="0" wp14:anchorId="5DE958E4" wp14:editId="191DF0D4">
                  <wp:extent cx="2528454" cy="1486817"/>
                  <wp:effectExtent l="0" t="0" r="571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4491" cy="1490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E7B39D" w14:textId="77777777" w:rsidR="00A765C3" w:rsidRPr="000C7437" w:rsidRDefault="00A765C3" w:rsidP="007933CD">
            <w:pPr>
              <w:pStyle w:val="Subtitle"/>
              <w:jc w:val="center"/>
              <w:rPr>
                <w:rStyle w:val="Strong"/>
              </w:rPr>
            </w:pPr>
          </w:p>
        </w:tc>
      </w:tr>
      <w:tr w:rsidR="00D343CA" w:rsidRPr="00EC158B" w14:paraId="3FAF6614" w14:textId="77777777" w:rsidTr="00DB0AC5">
        <w:trPr>
          <w:trHeight w:val="3168"/>
        </w:trPr>
        <w:tc>
          <w:tcPr>
            <w:tcW w:w="5812" w:type="dxa"/>
          </w:tcPr>
          <w:p w14:paraId="47A5E0DC" w14:textId="77777777" w:rsidR="00090B3D" w:rsidRPr="00EE3507" w:rsidRDefault="00090B3D" w:rsidP="000C7437">
            <w:pPr>
              <w:ind w:right="72"/>
              <w:rPr>
                <w:rStyle w:val="Strong"/>
              </w:rPr>
            </w:pPr>
          </w:p>
          <w:p w14:paraId="41B0216D" w14:textId="5444E6F6" w:rsidR="00090B3D" w:rsidRPr="00C372D5" w:rsidRDefault="00E20788" w:rsidP="000C7437">
            <w:pPr>
              <w:pStyle w:val="Heading3"/>
              <w:ind w:right="72"/>
              <w:rPr>
                <w:rStyle w:val="Strong"/>
                <w:color w:val="AD457A"/>
                <w:lang w:val="en-US"/>
              </w:rPr>
            </w:pPr>
            <w:r w:rsidRPr="00C41BB9">
              <w:rPr>
                <w:noProof/>
                <w:lang w:val="en-US"/>
              </w:rPr>
              <w:t xml:space="preserve">Creation of a cone L=60, </w:t>
            </w:r>
            <w:r w:rsidRPr="00C41BB9">
              <w:rPr>
                <w:lang w:val="en-US"/>
              </w:rPr>
              <w:t>Ø=270</w:t>
            </w:r>
            <w:r w:rsidR="00090B3D" w:rsidRPr="00C372D5">
              <w:rPr>
                <w:rStyle w:val="Strong"/>
                <w:color w:val="AD457A"/>
                <w:lang w:val="en-US"/>
              </w:rPr>
              <w:t>:</w:t>
            </w:r>
          </w:p>
          <w:p w14:paraId="1CFF33B5" w14:textId="77777777" w:rsidR="00DB0AC5" w:rsidRPr="00C372D5" w:rsidRDefault="00DB0AC5" w:rsidP="00DB0AC5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56F69D2" w14:textId="25D850FB" w:rsidR="00DB0AC5" w:rsidRPr="00A02F05" w:rsidRDefault="00EB39BC" w:rsidP="00FA1C91">
            <w:pPr>
              <w:pStyle w:val="T-puce"/>
              <w:numPr>
                <w:ilvl w:val="0"/>
                <w:numId w:val="9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B0AC5" w:rsidRPr="00A02F05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8E27E1">
              <w:rPr>
                <w:noProof/>
              </w:rPr>
              <w:drawing>
                <wp:inline distT="0" distB="0" distL="0" distR="0" wp14:anchorId="0834EFA8" wp14:editId="2AD18361">
                  <wp:extent cx="266667" cy="257143"/>
                  <wp:effectExtent l="0" t="0" r="635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3B4035" w14:textId="77777777" w:rsidR="000C7437" w:rsidRPr="000C7437" w:rsidRDefault="000C7437" w:rsidP="000C7437">
            <w:pPr>
              <w:ind w:right="72"/>
              <w:rPr>
                <w:rStyle w:val="Strong"/>
              </w:rPr>
            </w:pPr>
          </w:p>
          <w:p w14:paraId="621AFD74" w14:textId="4B950240" w:rsidR="00090B3D" w:rsidRPr="00C372D5" w:rsidRDefault="00E20788" w:rsidP="00FA1C91">
            <w:pPr>
              <w:pStyle w:val="T-puce"/>
              <w:numPr>
                <w:ilvl w:val="0"/>
                <w:numId w:val="10"/>
              </w:numPr>
              <w:ind w:left="639" w:right="72"/>
              <w:jc w:val="both"/>
              <w:rPr>
                <w:rStyle w:val="Strong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Choose the mode of creation of the cone clicking on</w:t>
            </w:r>
            <w:r w:rsidR="00090B3D" w:rsidRPr="00C372D5">
              <w:rPr>
                <w:rStyle w:val="Strong"/>
                <w:lang w:val="en-US"/>
              </w:rPr>
              <w:t xml:space="preserve"> </w:t>
            </w:r>
            <w:r w:rsidR="006C5492">
              <w:rPr>
                <w:noProof/>
              </w:rPr>
              <w:drawing>
                <wp:inline distT="0" distB="0" distL="0" distR="0" wp14:anchorId="70477B53" wp14:editId="42A9E758">
                  <wp:extent cx="266667" cy="257143"/>
                  <wp:effectExtent l="0" t="0" r="63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90B3D" w:rsidRPr="00C372D5">
              <w:rPr>
                <w:rStyle w:val="Strong"/>
                <w:lang w:val="en-US"/>
              </w:rPr>
              <w:t xml:space="preserve"> 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until it </w:t>
            </w:r>
            <w:r w:rsidR="005F5CC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changes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so that you</w:t>
            </w:r>
            <w:r w:rsidR="005F5CC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can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define the cone by its length and </w:t>
            </w:r>
            <w:proofErr w:type="gramStart"/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diameter</w:t>
            </w:r>
            <w:proofErr w:type="gramEnd"/>
          </w:p>
          <w:p w14:paraId="407A40EE" w14:textId="77777777" w:rsidR="00090B3D" w:rsidRPr="00C372D5" w:rsidRDefault="00090B3D" w:rsidP="00DB0AC5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Style w:val="Strong"/>
                <w:lang w:val="en-US"/>
              </w:rPr>
            </w:pPr>
          </w:p>
          <w:p w14:paraId="2D19B29E" w14:textId="5112D93F" w:rsidR="00090B3D" w:rsidRPr="00C372D5" w:rsidRDefault="00E20788" w:rsidP="00FA1C91">
            <w:pPr>
              <w:pStyle w:val="T-puce"/>
              <w:numPr>
                <w:ilvl w:val="0"/>
                <w:numId w:val="10"/>
              </w:numPr>
              <w:ind w:left="639" w:right="72"/>
              <w:jc w:val="both"/>
              <w:rPr>
                <w:rStyle w:val="Strong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60</w:t>
            </w:r>
            <w:r w:rsidR="005F5CC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for the length, 270 for the diameter and press </w:t>
            </w:r>
            <w:proofErr w:type="gramStart"/>
            <w:r w:rsidR="005F5CC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Enter</w:t>
            </w:r>
            <w:proofErr w:type="gramEnd"/>
          </w:p>
          <w:p w14:paraId="4DE62E2A" w14:textId="77777777" w:rsidR="00090B3D" w:rsidRPr="00C372D5" w:rsidRDefault="00090B3D" w:rsidP="00DB0AC5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Style w:val="Strong"/>
                <w:lang w:val="en-US"/>
              </w:rPr>
            </w:pPr>
          </w:p>
          <w:p w14:paraId="1FCDC0D6" w14:textId="0EACBFA3" w:rsidR="00DB0AC5" w:rsidRPr="008955C1" w:rsidRDefault="00EB39BC" w:rsidP="008955C1">
            <w:pPr>
              <w:pStyle w:val="T-puce"/>
              <w:numPr>
                <w:ilvl w:val="0"/>
                <w:numId w:val="10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8955C1">
              <w:t xml:space="preserve"> </w:t>
            </w:r>
            <w:r w:rsidR="008955C1" w:rsidRPr="003B79B6">
              <w:rPr>
                <w:rFonts w:ascii="Trebuchet MS" w:hAnsi="Trebuchet MS"/>
                <w:b/>
                <w:noProof/>
                <w:color w:val="616264"/>
                <w:sz w:val="22"/>
                <w:szCs w:val="22"/>
              </w:rPr>
              <w:drawing>
                <wp:inline distT="0" distB="0" distL="0" distR="0" wp14:anchorId="69E758D5" wp14:editId="6B47D20C">
                  <wp:extent cx="243861" cy="236240"/>
                  <wp:effectExtent l="0" t="0" r="3810" b="0"/>
                  <wp:docPr id="9706" name="Image 9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61" cy="23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274941" w14:textId="0244ADD7" w:rsidR="008955C1" w:rsidRPr="00090B3D" w:rsidRDefault="008955C1" w:rsidP="008955C1">
            <w:pPr>
              <w:pStyle w:val="T-puce"/>
              <w:numPr>
                <w:ilvl w:val="0"/>
                <w:numId w:val="0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1C32017B" w14:textId="77777777" w:rsidR="00090B3D" w:rsidRDefault="00090B3D" w:rsidP="007933CD">
            <w:pPr>
              <w:pStyle w:val="Subtitle"/>
              <w:jc w:val="center"/>
            </w:pPr>
          </w:p>
          <w:p w14:paraId="456F8E5F" w14:textId="77777777" w:rsidR="000C7437" w:rsidRDefault="000C7437" w:rsidP="007933CD">
            <w:pPr>
              <w:pStyle w:val="Subtitle"/>
              <w:jc w:val="center"/>
            </w:pPr>
          </w:p>
          <w:p w14:paraId="63B59F50" w14:textId="77777777" w:rsidR="000C7437" w:rsidRDefault="000C7437" w:rsidP="007933CD">
            <w:pPr>
              <w:pStyle w:val="Subtitle"/>
              <w:jc w:val="center"/>
            </w:pPr>
          </w:p>
          <w:p w14:paraId="49ADA0DF" w14:textId="225DE889" w:rsidR="00090B3D" w:rsidRDefault="005F5CC5" w:rsidP="007933CD">
            <w:pPr>
              <w:pStyle w:val="Subtitle"/>
              <w:jc w:val="center"/>
            </w:pPr>
            <w:r>
              <w:drawing>
                <wp:inline distT="0" distB="0" distL="0" distR="0" wp14:anchorId="07AE8B6B" wp14:editId="0E7D89C6">
                  <wp:extent cx="2473036" cy="2107365"/>
                  <wp:effectExtent l="0" t="0" r="3810" b="762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28" cy="2117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015891" w14:textId="77777777" w:rsidR="00D343CA" w:rsidRPr="00FF0F77" w:rsidRDefault="00D343CA" w:rsidP="007933CD">
            <w:pPr>
              <w:pStyle w:val="Subtitle"/>
              <w:jc w:val="center"/>
            </w:pPr>
          </w:p>
        </w:tc>
      </w:tr>
      <w:tr w:rsidR="00D343CA" w:rsidRPr="00EC158B" w14:paraId="5A7FE997" w14:textId="77777777" w:rsidTr="00AA69FF">
        <w:trPr>
          <w:trHeight w:val="2832"/>
        </w:trPr>
        <w:tc>
          <w:tcPr>
            <w:tcW w:w="5812" w:type="dxa"/>
          </w:tcPr>
          <w:p w14:paraId="46EBD7F8" w14:textId="77777777" w:rsidR="00090B3D" w:rsidRPr="00EE3507" w:rsidRDefault="00090B3D" w:rsidP="00DB0AC5">
            <w:pPr>
              <w:pStyle w:val="Heading3"/>
              <w:numPr>
                <w:ilvl w:val="0"/>
                <w:numId w:val="0"/>
              </w:numPr>
              <w:ind w:left="360" w:right="72" w:hanging="360"/>
              <w:rPr>
                <w:rStyle w:val="Strong"/>
              </w:rPr>
            </w:pPr>
          </w:p>
          <w:p w14:paraId="60C9229A" w14:textId="740FF578" w:rsidR="00D343CA" w:rsidRPr="00A02F05" w:rsidRDefault="00E20788" w:rsidP="000C7437">
            <w:pPr>
              <w:pStyle w:val="Heading3"/>
              <w:ind w:right="72"/>
            </w:pPr>
            <w:r w:rsidRPr="00C41BB9">
              <w:rPr>
                <w:noProof/>
                <w:lang w:val="en-US"/>
              </w:rPr>
              <w:t>Diameter Ø=315</w:t>
            </w:r>
            <w:r w:rsidR="009B45B7">
              <w:t>:</w:t>
            </w:r>
          </w:p>
          <w:p w14:paraId="1F416229" w14:textId="77777777" w:rsidR="00D343CA" w:rsidRPr="00EE3507" w:rsidRDefault="00D343CA" w:rsidP="00E924D6">
            <w:pPr>
              <w:pStyle w:val="T-normal"/>
              <w:rPr>
                <w:rStyle w:val="Strong"/>
              </w:rPr>
            </w:pPr>
          </w:p>
          <w:p w14:paraId="2A5F8E2C" w14:textId="0CC64F6C" w:rsidR="00D343CA" w:rsidRDefault="00EB39BC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343CA" w:rsidRPr="00A02F05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E15838">
              <w:rPr>
                <w:noProof/>
              </w:rPr>
              <w:drawing>
                <wp:inline distT="0" distB="0" distL="0" distR="0" wp14:anchorId="659E7D19" wp14:editId="44D46B4D">
                  <wp:extent cx="266667" cy="257143"/>
                  <wp:effectExtent l="0" t="0" r="635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DDE834" w14:textId="77777777" w:rsidR="00DB0AC5" w:rsidRPr="00DB0AC5" w:rsidRDefault="00DB0AC5" w:rsidP="00E924D6">
            <w:pPr>
              <w:pStyle w:val="T-normal"/>
              <w:rPr>
                <w:rStyle w:val="Strong"/>
              </w:rPr>
            </w:pPr>
          </w:p>
          <w:p w14:paraId="1221F1E7" w14:textId="4B8F83A3" w:rsidR="00DB0AC5" w:rsidRPr="00E221F9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315</w:t>
            </w:r>
            <w:r w:rsidR="00E221F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</w:t>
            </w:r>
            <w:r w:rsidR="00AC7D3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3B49EAAF" w14:textId="77777777" w:rsidR="00090B3D" w:rsidRPr="00E221F9" w:rsidRDefault="00090B3D" w:rsidP="000C7437">
            <w:pPr>
              <w:pStyle w:val="T-puce"/>
              <w:numPr>
                <w:ilvl w:val="0"/>
                <w:numId w:val="0"/>
              </w:numPr>
              <w:ind w:left="720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DBD0528" w14:textId="7C13A5ED" w:rsidR="00D343CA" w:rsidRPr="00C372D5" w:rsidRDefault="00E20788" w:rsidP="00DB0AC5">
            <w:pPr>
              <w:pStyle w:val="T-puce"/>
              <w:numPr>
                <w:ilvl w:val="0"/>
                <w:numId w:val="0"/>
              </w:numPr>
              <w:ind w:left="72" w:right="72" w:hanging="4"/>
              <w:jc w:val="both"/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You are </w:t>
            </w:r>
            <w:r w:rsidR="00353BE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 longer in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cone creation</w:t>
            </w:r>
            <w:r w:rsidR="00353BE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mode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. GO2cam </w:t>
            </w:r>
            <w:r w:rsidRPr="00C41BB9"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  <w:t xml:space="preserve">proposes you once again </w:t>
            </w:r>
            <w:r w:rsidR="00353BEA"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  <w:t xml:space="preserve">to define the </w:t>
            </w:r>
            <w:r w:rsidRPr="00C41BB9"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  <w:t>length and diameter</w:t>
            </w:r>
            <w:r w:rsidR="00353BEA">
              <w:rPr>
                <w:rFonts w:ascii="Trebuchet MS" w:hAnsi="Trebuchet MS"/>
                <w:snapToGrid w:val="0"/>
                <w:color w:val="616264"/>
                <w:sz w:val="22"/>
                <w:szCs w:val="22"/>
                <w:lang w:val="en-US"/>
              </w:rPr>
              <w:t xml:space="preserve"> alternatively.</w:t>
            </w:r>
          </w:p>
          <w:p w14:paraId="777B913E" w14:textId="77777777" w:rsidR="00DB0AC5" w:rsidRPr="00C372D5" w:rsidRDefault="00DB0AC5" w:rsidP="00DB0AC5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5A7FDCD3" w14:textId="77777777" w:rsidR="00090B3D" w:rsidRPr="00C372D5" w:rsidRDefault="00090B3D" w:rsidP="007933CD">
            <w:pPr>
              <w:pStyle w:val="Subtitle"/>
              <w:jc w:val="center"/>
              <w:rPr>
                <w:lang w:val="en-US"/>
              </w:rPr>
            </w:pPr>
          </w:p>
          <w:p w14:paraId="76477AAB" w14:textId="7F964A9F" w:rsidR="00D343CA" w:rsidRDefault="006F31E3" w:rsidP="007933CD">
            <w:pPr>
              <w:pStyle w:val="Subtitle"/>
              <w:jc w:val="center"/>
            </w:pPr>
            <w:r>
              <w:drawing>
                <wp:inline distT="0" distB="0" distL="0" distR="0" wp14:anchorId="43B9B810" wp14:editId="182AF0FF">
                  <wp:extent cx="2971800" cy="210439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10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9E12B" w14:textId="77777777" w:rsidR="00DB0AC5" w:rsidRPr="00FF0F77" w:rsidRDefault="00DB0AC5" w:rsidP="007933CD">
            <w:pPr>
              <w:pStyle w:val="Subtitle"/>
              <w:jc w:val="center"/>
            </w:pPr>
          </w:p>
        </w:tc>
      </w:tr>
      <w:tr w:rsidR="00D343CA" w:rsidRPr="00EC158B" w14:paraId="24923295" w14:textId="77777777" w:rsidTr="00AA69FF">
        <w:tc>
          <w:tcPr>
            <w:tcW w:w="5812" w:type="dxa"/>
          </w:tcPr>
          <w:p w14:paraId="78311DD1" w14:textId="77777777" w:rsidR="00090B3D" w:rsidRPr="001A2989" w:rsidRDefault="00090B3D" w:rsidP="000C7437">
            <w:pPr>
              <w:pStyle w:val="T-soustitre"/>
              <w:ind w:right="72"/>
              <w:rPr>
                <w:rStyle w:val="Strong"/>
              </w:rPr>
            </w:pPr>
          </w:p>
          <w:p w14:paraId="0F51E493" w14:textId="6D29BC42" w:rsidR="00D343CA" w:rsidRPr="00A02F05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Length L=10</w:t>
            </w:r>
            <w:r w:rsidR="00F0301C">
              <w:t>:</w:t>
            </w:r>
          </w:p>
          <w:p w14:paraId="53BA8270" w14:textId="77777777" w:rsidR="00D343CA" w:rsidRPr="001A2989" w:rsidRDefault="00D343CA" w:rsidP="001A2989">
            <w:pPr>
              <w:rPr>
                <w:rStyle w:val="Strong"/>
              </w:rPr>
            </w:pPr>
          </w:p>
          <w:p w14:paraId="352AF4E1" w14:textId="05EDFBF2" w:rsidR="00D343CA" w:rsidRPr="001046B2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10</w:t>
            </w:r>
            <w:r w:rsidR="001046B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4C012EAF" w14:textId="77777777" w:rsidR="00D343CA" w:rsidRPr="001046B2" w:rsidRDefault="00D343CA" w:rsidP="000C7437">
            <w:pPr>
              <w:pStyle w:val="T-puce"/>
              <w:numPr>
                <w:ilvl w:val="0"/>
                <w:numId w:val="0"/>
              </w:numPr>
              <w:ind w:right="72"/>
              <w:rPr>
                <w:rStyle w:val="Strong"/>
                <w:lang w:val="en-US"/>
              </w:rPr>
            </w:pPr>
          </w:p>
        </w:tc>
        <w:tc>
          <w:tcPr>
            <w:tcW w:w="4820" w:type="dxa"/>
          </w:tcPr>
          <w:p w14:paraId="6468CC55" w14:textId="77777777" w:rsidR="00A765C3" w:rsidRPr="001046B2" w:rsidRDefault="00A765C3" w:rsidP="007933CD">
            <w:pPr>
              <w:pStyle w:val="Subtitle"/>
              <w:jc w:val="center"/>
              <w:rPr>
                <w:lang w:val="en-US"/>
              </w:rPr>
            </w:pPr>
          </w:p>
          <w:p w14:paraId="2373D423" w14:textId="40C9123E" w:rsidR="00D343CA" w:rsidRDefault="001046B2" w:rsidP="007933CD">
            <w:pPr>
              <w:pStyle w:val="Subtitle"/>
              <w:jc w:val="center"/>
            </w:pPr>
            <w:r>
              <w:drawing>
                <wp:inline distT="0" distB="0" distL="0" distR="0" wp14:anchorId="7CCDA12C" wp14:editId="11950BB1">
                  <wp:extent cx="1550323" cy="1444366"/>
                  <wp:effectExtent l="0" t="0" r="0" b="381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870" cy="1451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9E14D6" w14:textId="77777777" w:rsidR="00A765C3" w:rsidRPr="00FF0F77" w:rsidRDefault="00A765C3" w:rsidP="007933CD">
            <w:pPr>
              <w:pStyle w:val="Subtitle"/>
              <w:jc w:val="center"/>
            </w:pPr>
          </w:p>
        </w:tc>
      </w:tr>
      <w:tr w:rsidR="00D343CA" w:rsidRPr="00EC158B" w14:paraId="7077E7BA" w14:textId="77777777" w:rsidTr="00AA69FF">
        <w:trPr>
          <w:trHeight w:val="2775"/>
        </w:trPr>
        <w:tc>
          <w:tcPr>
            <w:tcW w:w="5812" w:type="dxa"/>
          </w:tcPr>
          <w:p w14:paraId="17AB33A1" w14:textId="77777777" w:rsidR="00090B3D" w:rsidRPr="009266E5" w:rsidRDefault="00090B3D" w:rsidP="000C7437">
            <w:pPr>
              <w:pStyle w:val="T-soustitre"/>
              <w:ind w:right="72"/>
              <w:rPr>
                <w:rStyle w:val="Strong"/>
              </w:rPr>
            </w:pPr>
          </w:p>
          <w:p w14:paraId="1DE8757E" w14:textId="3BED6684" w:rsidR="00D343CA" w:rsidRPr="00A02F05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Diameter Ø=80</w:t>
            </w:r>
            <w:r w:rsidR="00F0301C">
              <w:t>:</w:t>
            </w:r>
          </w:p>
          <w:p w14:paraId="79F0199E" w14:textId="77777777" w:rsidR="00D343CA" w:rsidRPr="009266E5" w:rsidRDefault="00D343CA" w:rsidP="00E924D6">
            <w:pPr>
              <w:pStyle w:val="T-normal"/>
              <w:rPr>
                <w:rStyle w:val="Strong"/>
              </w:rPr>
            </w:pPr>
          </w:p>
          <w:p w14:paraId="0B13C11B" w14:textId="53D56079" w:rsidR="00D343CA" w:rsidRPr="00F71482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in </w:t>
            </w:r>
            <w:r w:rsidRPr="00594D6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80</w:t>
            </w:r>
            <w:r w:rsidR="00F7148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0FE3E248" w14:textId="77777777" w:rsidR="00D343CA" w:rsidRPr="00F71482" w:rsidRDefault="00D343CA" w:rsidP="00E924D6">
            <w:pPr>
              <w:pStyle w:val="T-normal"/>
              <w:rPr>
                <w:rStyle w:val="Strong"/>
                <w:lang w:val="en-US"/>
              </w:rPr>
            </w:pPr>
          </w:p>
          <w:p w14:paraId="46D67E71" w14:textId="77777777" w:rsidR="009266E5" w:rsidRPr="00CF49F8" w:rsidRDefault="009266E5" w:rsidP="00182D5B">
            <w:pPr>
              <w:pStyle w:val="T-normal"/>
              <w:rPr>
                <w:rStyle w:val="Strong"/>
                <w:lang w:val="en-US"/>
              </w:rPr>
            </w:pPr>
          </w:p>
        </w:tc>
        <w:tc>
          <w:tcPr>
            <w:tcW w:w="4820" w:type="dxa"/>
          </w:tcPr>
          <w:p w14:paraId="2DBDA140" w14:textId="77777777" w:rsidR="00D343CA" w:rsidRPr="00CF49F8" w:rsidRDefault="00D343CA" w:rsidP="007933CD">
            <w:pPr>
              <w:pStyle w:val="Subtitle"/>
              <w:jc w:val="center"/>
              <w:rPr>
                <w:lang w:val="en-US"/>
              </w:rPr>
            </w:pPr>
          </w:p>
          <w:p w14:paraId="4BA7691A" w14:textId="2B4CF4EB" w:rsidR="00A765C3" w:rsidRPr="009266E5" w:rsidRDefault="00F71482" w:rsidP="00182D5B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71BEEDE6" wp14:editId="304A3E83">
                  <wp:extent cx="2006209" cy="2299854"/>
                  <wp:effectExtent l="0" t="0" r="0" b="571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1716" cy="2329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3CA" w:rsidRPr="00EC158B" w14:paraId="25F90131" w14:textId="77777777" w:rsidTr="00AA69FF">
        <w:trPr>
          <w:trHeight w:val="3384"/>
        </w:trPr>
        <w:tc>
          <w:tcPr>
            <w:tcW w:w="5812" w:type="dxa"/>
          </w:tcPr>
          <w:p w14:paraId="4301D03E" w14:textId="77777777" w:rsidR="00090B3D" w:rsidRDefault="00090B3D" w:rsidP="000C7437">
            <w:pPr>
              <w:pStyle w:val="Subtitle"/>
              <w:ind w:right="72"/>
            </w:pPr>
          </w:p>
          <w:p w14:paraId="379EB629" w14:textId="2CE734EC" w:rsidR="00090B3D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Length L=50</w:t>
            </w:r>
            <w:r w:rsidR="00F0301C">
              <w:t>:</w:t>
            </w:r>
          </w:p>
          <w:p w14:paraId="10D28F77" w14:textId="67E48BF4" w:rsidR="00E20788" w:rsidRDefault="00E20788" w:rsidP="000C7437">
            <w:pPr>
              <w:pStyle w:val="Heading3"/>
              <w:numPr>
                <w:ilvl w:val="0"/>
                <w:numId w:val="0"/>
              </w:numPr>
              <w:ind w:right="72"/>
              <w:rPr>
                <w:rStyle w:val="Strong"/>
              </w:rPr>
            </w:pPr>
          </w:p>
          <w:p w14:paraId="6595C044" w14:textId="21E2A67F" w:rsidR="00D343CA" w:rsidRPr="00C372D5" w:rsidRDefault="00E20788" w:rsidP="000C7437">
            <w:pPr>
              <w:pStyle w:val="Heading3"/>
              <w:numPr>
                <w:ilvl w:val="0"/>
                <w:numId w:val="0"/>
              </w:numPr>
              <w:ind w:right="72"/>
              <w:rPr>
                <w:rStyle w:val="Strong"/>
                <w:lang w:val="en-US"/>
              </w:rPr>
            </w:pPr>
            <w:r w:rsidRPr="00C41BB9">
              <w:rPr>
                <w:color w:val="616264"/>
                <w:lang w:val="en-US"/>
              </w:rPr>
              <w:t>The direction of the + sign is still</w:t>
            </w:r>
            <w:r w:rsidR="00F0301C" w:rsidRPr="00C372D5">
              <w:rPr>
                <w:rStyle w:val="Strong"/>
                <w:lang w:val="en-US"/>
              </w:rPr>
              <w:t xml:space="preserve"> </w:t>
            </w:r>
            <w:r w:rsidR="00B2542F">
              <w:rPr>
                <w:noProof/>
              </w:rPr>
              <w:drawing>
                <wp:inline distT="0" distB="0" distL="0" distR="0" wp14:anchorId="33E059C3" wp14:editId="3D579EAD">
                  <wp:extent cx="266667" cy="257143"/>
                  <wp:effectExtent l="0" t="0" r="635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90B3D" w:rsidRPr="00C372D5">
              <w:rPr>
                <w:rStyle w:val="Strong"/>
                <w:lang w:val="en-US"/>
              </w:rPr>
              <w:t>,</w:t>
            </w:r>
            <w:r w:rsidR="00D343CA" w:rsidRPr="00C372D5">
              <w:rPr>
                <w:rStyle w:val="Strong"/>
                <w:lang w:val="en-US"/>
              </w:rPr>
              <w:t xml:space="preserve"> </w:t>
            </w:r>
            <w:r w:rsidR="00DC7E2C">
              <w:rPr>
                <w:color w:val="616264"/>
                <w:lang w:val="en-US"/>
              </w:rPr>
              <w:t>there are 2 possible solutions</w:t>
            </w:r>
            <w:r w:rsidR="00090B3D" w:rsidRPr="00C372D5">
              <w:rPr>
                <w:rStyle w:val="Strong"/>
                <w:lang w:val="en-US"/>
              </w:rPr>
              <w:t>:</w:t>
            </w:r>
          </w:p>
          <w:p w14:paraId="3CFDEE49" w14:textId="77777777" w:rsidR="00090B3D" w:rsidRPr="00C372D5" w:rsidRDefault="00090B3D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4AB2A7A" w14:textId="05A986AA" w:rsidR="00D343CA" w:rsidRPr="00A02F05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in - 50, Enter </w:t>
            </w:r>
            <w:proofErr w:type="gramStart"/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key</w:t>
            </w:r>
            <w:proofErr w:type="gramEnd"/>
          </w:p>
          <w:p w14:paraId="658980DB" w14:textId="77777777" w:rsidR="00D343CA" w:rsidRPr="009266E5" w:rsidRDefault="00D343CA" w:rsidP="009266E5">
            <w:pPr>
              <w:pStyle w:val="T-puce"/>
              <w:numPr>
                <w:ilvl w:val="0"/>
                <w:numId w:val="0"/>
              </w:numPr>
              <w:ind w:left="720" w:right="72" w:hanging="360"/>
              <w:rPr>
                <w:rStyle w:val="Strong"/>
              </w:rPr>
            </w:pPr>
          </w:p>
          <w:p w14:paraId="6721392F" w14:textId="28887868" w:rsidR="00D343CA" w:rsidRDefault="009266E5" w:rsidP="009266E5">
            <w:pPr>
              <w:pStyle w:val="Subtitle"/>
              <w:tabs>
                <w:tab w:val="clear" w:pos="2569"/>
                <w:tab w:val="clear" w:pos="5386"/>
                <w:tab w:val="left" w:pos="639"/>
              </w:tabs>
              <w:ind w:left="720" w:right="72"/>
              <w:jc w:val="center"/>
              <w:rPr>
                <w:rStyle w:val="Strong"/>
              </w:rPr>
            </w:pPr>
            <w:r>
              <w:rPr>
                <w:rStyle w:val="Strong"/>
              </w:rPr>
              <w:t>O</w:t>
            </w:r>
            <w:r w:rsidR="00E20788">
              <w:rPr>
                <w:rStyle w:val="Strong"/>
              </w:rPr>
              <w:t>r</w:t>
            </w:r>
          </w:p>
          <w:p w14:paraId="009BA1EF" w14:textId="77777777" w:rsidR="00F0301C" w:rsidRPr="00F0301C" w:rsidRDefault="00F0301C" w:rsidP="009266E5">
            <w:pPr>
              <w:pStyle w:val="T-puce"/>
              <w:numPr>
                <w:ilvl w:val="0"/>
                <w:numId w:val="0"/>
              </w:numPr>
              <w:ind w:left="720" w:right="72" w:hanging="360"/>
              <w:rPr>
                <w:rStyle w:val="Strong"/>
              </w:rPr>
            </w:pPr>
          </w:p>
          <w:p w14:paraId="6DA009D7" w14:textId="7D3D0706" w:rsidR="00D343CA" w:rsidRPr="00C372D5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Change the direction with a click on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  <w:proofErr w:type="gramStart"/>
            <w:r w:rsidR="00EB39B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proofErr w:type="gramEnd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</w:t>
            </w:r>
            <w:r w:rsidR="00D343C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sur </w:t>
            </w:r>
            <w:r w:rsidR="00B2542F">
              <w:rPr>
                <w:noProof/>
              </w:rPr>
              <w:drawing>
                <wp:inline distT="0" distB="0" distL="0" distR="0" wp14:anchorId="0AD08309" wp14:editId="759C2766">
                  <wp:extent cx="266667" cy="257143"/>
                  <wp:effectExtent l="0" t="0" r="635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0301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</w:t>
            </w:r>
            <w:r w:rsidR="00D343C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which becomes</w:t>
            </w:r>
            <w:r w:rsidR="00D343C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B2542F">
              <w:rPr>
                <w:noProof/>
              </w:rPr>
              <w:drawing>
                <wp:inline distT="0" distB="0" distL="0" distR="0" wp14:anchorId="311D80B0" wp14:editId="02A06DD1">
                  <wp:extent cx="266667" cy="257143"/>
                  <wp:effectExtent l="0" t="0" r="635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25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A669E7" w14:textId="77777777" w:rsidR="00F0301C" w:rsidRPr="00C372D5" w:rsidRDefault="00F0301C" w:rsidP="002F11A3">
            <w:pPr>
              <w:pStyle w:val="T-puce"/>
              <w:numPr>
                <w:ilvl w:val="0"/>
                <w:numId w:val="0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E399E68" w14:textId="36421A50" w:rsidR="00D343CA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</w:rPr>
              <w:t xml:space="preserve">Type 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</w:t>
            </w:r>
            <w:r w:rsidRPr="00C41BB9">
              <w:rPr>
                <w:rFonts w:ascii="Trebuchet MS" w:hAnsi="Trebuchet MS"/>
                <w:color w:val="616264"/>
                <w:sz w:val="22"/>
                <w:szCs w:val="22"/>
              </w:rPr>
              <w:t xml:space="preserve"> 50, Enter key</w:t>
            </w:r>
          </w:p>
          <w:p w14:paraId="237ECD4E" w14:textId="77777777" w:rsidR="00F0301C" w:rsidRDefault="00F0301C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296F4CA" w14:textId="77777777" w:rsidR="003F6C66" w:rsidRDefault="003F6C66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439BFDB" w14:textId="77777777" w:rsidR="003F6C66" w:rsidRDefault="003F6C66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3681D933" w14:textId="77777777" w:rsidR="003F6C66" w:rsidRDefault="003F6C66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E764C8D" w14:textId="77777777" w:rsidR="003F6C66" w:rsidRDefault="003F6C66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B637A98" w14:textId="77777777" w:rsidR="003F6C66" w:rsidRDefault="003F6C66" w:rsidP="003F6C66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262C3A2" w14:textId="77777777" w:rsidR="003F6C66" w:rsidRDefault="003F6C66" w:rsidP="003F6C66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1F7C9FD" w14:textId="77777777" w:rsidR="003F6C66" w:rsidRPr="00A02F05" w:rsidRDefault="003F6C66" w:rsidP="000C7437">
            <w:pPr>
              <w:pStyle w:val="T-puce"/>
              <w:numPr>
                <w:ilvl w:val="0"/>
                <w:numId w:val="0"/>
              </w:numPr>
              <w:ind w:left="360" w:right="72" w:hanging="360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</w:tcPr>
          <w:p w14:paraId="3A0CA1DD" w14:textId="77777777" w:rsidR="00F0301C" w:rsidRDefault="00F0301C" w:rsidP="007933CD">
            <w:pPr>
              <w:pStyle w:val="Subtitle"/>
              <w:jc w:val="center"/>
            </w:pPr>
          </w:p>
          <w:p w14:paraId="11AA798C" w14:textId="77777777" w:rsidR="00F0301C" w:rsidRDefault="00F0301C" w:rsidP="007933CD">
            <w:pPr>
              <w:pStyle w:val="Subtitle"/>
              <w:jc w:val="center"/>
            </w:pPr>
          </w:p>
          <w:p w14:paraId="5405B6AA" w14:textId="58264DB3" w:rsidR="00F0301C" w:rsidRDefault="00DC7E2C" w:rsidP="007933CD">
            <w:pPr>
              <w:pStyle w:val="Subtitle"/>
              <w:jc w:val="center"/>
            </w:pPr>
            <w:r>
              <w:drawing>
                <wp:inline distT="0" distB="0" distL="0" distR="0" wp14:anchorId="507FC38A" wp14:editId="5A46F93B">
                  <wp:extent cx="2971800" cy="360172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60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3D8A8B" w14:textId="77777777" w:rsidR="00D343CA" w:rsidRPr="00FF0F77" w:rsidRDefault="00D343CA" w:rsidP="007933CD">
            <w:pPr>
              <w:pStyle w:val="Subtitle"/>
              <w:jc w:val="center"/>
            </w:pPr>
          </w:p>
        </w:tc>
      </w:tr>
      <w:tr w:rsidR="00D343CA" w:rsidRPr="00EC158B" w14:paraId="4524DCAA" w14:textId="77777777" w:rsidTr="00706433">
        <w:trPr>
          <w:trHeight w:val="2524"/>
        </w:trPr>
        <w:tc>
          <w:tcPr>
            <w:tcW w:w="5812" w:type="dxa"/>
          </w:tcPr>
          <w:p w14:paraId="5CAF70AB" w14:textId="77777777" w:rsidR="00F0301C" w:rsidRDefault="00F0301C" w:rsidP="000C7437">
            <w:pPr>
              <w:pStyle w:val="Subtitle"/>
              <w:ind w:right="72"/>
            </w:pPr>
          </w:p>
          <w:p w14:paraId="51822EFB" w14:textId="1F1EA25A" w:rsidR="00D343CA" w:rsidRPr="00A02F05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Diameter Ø=170</w:t>
            </w:r>
            <w:r w:rsidR="00F0301C">
              <w:t>:</w:t>
            </w:r>
          </w:p>
          <w:p w14:paraId="0A512B61" w14:textId="77777777" w:rsidR="00706433" w:rsidRDefault="00706433" w:rsidP="000C7437">
            <w:pPr>
              <w:pStyle w:val="T-soustitre"/>
              <w:ind w:right="72"/>
              <w:rPr>
                <w:rStyle w:val="Strong"/>
                <w:b w:val="0"/>
              </w:rPr>
            </w:pPr>
          </w:p>
          <w:p w14:paraId="66F9D3B2" w14:textId="3312F18F" w:rsidR="00D343CA" w:rsidRPr="00C372D5" w:rsidRDefault="00E20788" w:rsidP="000C7437">
            <w:pPr>
              <w:pStyle w:val="T-soustitre"/>
              <w:ind w:right="72"/>
              <w:rPr>
                <w:rStyle w:val="Strong"/>
                <w:b w:val="0"/>
                <w:lang w:val="en-US"/>
              </w:rPr>
            </w:pPr>
            <w:r w:rsidRPr="00257E1C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We are going to make a mistake on purpose</w:t>
            </w:r>
            <w:r w:rsidR="00D343CA" w:rsidRPr="00C372D5">
              <w:rPr>
                <w:rStyle w:val="Strong"/>
                <w:b w:val="0"/>
                <w:lang w:val="en-US"/>
              </w:rPr>
              <w:t>:</w:t>
            </w:r>
          </w:p>
          <w:p w14:paraId="193B3AFE" w14:textId="77777777" w:rsidR="00D343CA" w:rsidRPr="00C372D5" w:rsidRDefault="00D343CA" w:rsidP="000C7437">
            <w:pPr>
              <w:pStyle w:val="T-soustitre"/>
              <w:ind w:right="72"/>
              <w:rPr>
                <w:rStyle w:val="Strong"/>
                <w:b w:val="0"/>
                <w:lang w:val="en-US"/>
              </w:rPr>
            </w:pPr>
          </w:p>
          <w:p w14:paraId="1052E842" w14:textId="228A3B78" w:rsidR="00D343CA" w:rsidRPr="00626AF4" w:rsidRDefault="00E20788" w:rsidP="002F11A3">
            <w:pPr>
              <w:pStyle w:val="T-puce"/>
              <w:numPr>
                <w:ilvl w:val="0"/>
                <w:numId w:val="5"/>
              </w:numPr>
              <w:ind w:left="639" w:right="72"/>
              <w:rPr>
                <w:rFonts w:ascii="Trebuchet MS" w:hAnsi="Trebuchet MS"/>
                <w:color w:val="616264"/>
                <w:sz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in 150</w:t>
            </w:r>
            <w:r w:rsidR="00626AF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</w:tc>
        <w:tc>
          <w:tcPr>
            <w:tcW w:w="4820" w:type="dxa"/>
          </w:tcPr>
          <w:p w14:paraId="57A4F87A" w14:textId="77777777" w:rsidR="00706433" w:rsidRPr="00626AF4" w:rsidRDefault="00706433" w:rsidP="00706433">
            <w:pPr>
              <w:pStyle w:val="Subtitle"/>
              <w:jc w:val="center"/>
              <w:rPr>
                <w:lang w:val="en-US"/>
              </w:rPr>
            </w:pPr>
          </w:p>
          <w:p w14:paraId="6EDD4B9D" w14:textId="6DD5E5D1" w:rsidR="00706433" w:rsidRDefault="00A23A79" w:rsidP="00706433">
            <w:pPr>
              <w:pStyle w:val="Subtitle"/>
              <w:jc w:val="center"/>
            </w:pPr>
            <w:r>
              <w:drawing>
                <wp:inline distT="0" distB="0" distL="0" distR="0" wp14:anchorId="41DE7F9B" wp14:editId="386E5F36">
                  <wp:extent cx="2971800" cy="3616325"/>
                  <wp:effectExtent l="0" t="0" r="0" b="3175"/>
                  <wp:docPr id="50" name="Picture 50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 descr="Diagram&#10;&#10;Description automatically generated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61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AACA6F" w14:textId="77777777" w:rsidR="00706433" w:rsidRPr="00706433" w:rsidRDefault="00706433" w:rsidP="00706433">
            <w:pPr>
              <w:pStyle w:val="Subtitle"/>
              <w:jc w:val="center"/>
              <w:rPr>
                <w:rStyle w:val="Strong"/>
              </w:rPr>
            </w:pPr>
          </w:p>
        </w:tc>
      </w:tr>
      <w:tr w:rsidR="00D343CA" w:rsidRPr="00EC158B" w14:paraId="5A33AEC5" w14:textId="77777777" w:rsidTr="00706433">
        <w:trPr>
          <w:trHeight w:val="2973"/>
        </w:trPr>
        <w:tc>
          <w:tcPr>
            <w:tcW w:w="5812" w:type="dxa"/>
          </w:tcPr>
          <w:p w14:paraId="32324584" w14:textId="77777777" w:rsidR="00621DB2" w:rsidRPr="00621DB2" w:rsidRDefault="00621DB2" w:rsidP="000C7437">
            <w:pPr>
              <w:pStyle w:val="T-soustitre"/>
              <w:ind w:right="72"/>
              <w:rPr>
                <w:rStyle w:val="Strong"/>
              </w:rPr>
            </w:pPr>
          </w:p>
          <w:p w14:paraId="4DA1B809" w14:textId="564FF422" w:rsidR="00D343CA" w:rsidRDefault="00E20788" w:rsidP="000C7437">
            <w:pPr>
              <w:pStyle w:val="Heading3"/>
              <w:ind w:right="72"/>
            </w:pPr>
            <w:r w:rsidRPr="00C41BB9">
              <w:rPr>
                <w:lang w:val="en-US"/>
              </w:rPr>
              <w:t>Finishing of the sketch</w:t>
            </w:r>
            <w:r w:rsidR="00621DB2">
              <w:t>:</w:t>
            </w:r>
          </w:p>
          <w:p w14:paraId="501E1E5D" w14:textId="77777777" w:rsidR="00621DB2" w:rsidRPr="00265DD3" w:rsidRDefault="00621DB2" w:rsidP="000C7437">
            <w:pPr>
              <w:ind w:right="72"/>
              <w:rPr>
                <w:rStyle w:val="Strong"/>
              </w:rPr>
            </w:pPr>
          </w:p>
          <w:p w14:paraId="2E7FC19C" w14:textId="33BA15D8" w:rsidR="00D343CA" w:rsidRPr="00C372D5" w:rsidRDefault="00E20788" w:rsidP="000C7437">
            <w:pPr>
              <w:pStyle w:val="T-soustitre"/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To finish the part, we can click on existing elements</w:t>
            </w:r>
            <w:r w:rsidR="000572E1" w:rsidRPr="00C372D5"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  <w:t>:</w:t>
            </w:r>
          </w:p>
          <w:p w14:paraId="76333FC1" w14:textId="77777777" w:rsidR="00621DB2" w:rsidRPr="00C372D5" w:rsidRDefault="00621DB2" w:rsidP="000C7437">
            <w:pPr>
              <w:pStyle w:val="T-soustitre"/>
              <w:ind w:right="72"/>
              <w:rPr>
                <w:rFonts w:ascii="Trebuchet MS" w:hAnsi="Trebuchet MS"/>
                <w:b w:val="0"/>
                <w:color w:val="616264"/>
                <w:sz w:val="22"/>
                <w:szCs w:val="22"/>
                <w:lang w:val="en-US"/>
              </w:rPr>
            </w:pPr>
          </w:p>
          <w:p w14:paraId="2721D743" w14:textId="7291A109" w:rsidR="00D343CA" w:rsidRPr="00C372D5" w:rsidRDefault="00EB39BC" w:rsidP="00600C6E">
            <w:pPr>
              <w:pStyle w:val="T-puce"/>
              <w:numPr>
                <w:ilvl w:val="0"/>
                <w:numId w:val="11"/>
              </w:numPr>
              <w:ind w:left="639" w:right="72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21DB2" w:rsidRPr="00C372D5">
              <w:rPr>
                <w:rStyle w:val="Strong"/>
                <w:lang w:val="en-US"/>
              </w:rPr>
              <w:t xml:space="preserve"> </w:t>
            </w:r>
            <w:r w:rsidR="00E20788" w:rsidRPr="00C372D5">
              <w:rPr>
                <w:rStyle w:val="Strong"/>
                <w:lang w:val="en-US"/>
              </w:rPr>
              <w:t>t</w:t>
            </w:r>
            <w:r w:rsidR="00E20788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he vertical axis</w:t>
            </w:r>
          </w:p>
          <w:p w14:paraId="584BDA76" w14:textId="77777777" w:rsidR="00621DB2" w:rsidRPr="00C372D5" w:rsidRDefault="00621DB2" w:rsidP="00600C6E">
            <w:pPr>
              <w:pStyle w:val="T-puce"/>
              <w:numPr>
                <w:ilvl w:val="0"/>
                <w:numId w:val="0"/>
              </w:numPr>
              <w:ind w:left="639" w:right="72"/>
              <w:rPr>
                <w:rStyle w:val="Strong"/>
                <w:lang w:val="en-US"/>
              </w:rPr>
            </w:pPr>
          </w:p>
          <w:p w14:paraId="7108D8C0" w14:textId="284F6B3D" w:rsidR="00D343CA" w:rsidRPr="00C372D5" w:rsidRDefault="00EB39BC" w:rsidP="00600C6E">
            <w:pPr>
              <w:pStyle w:val="T-puce"/>
              <w:numPr>
                <w:ilvl w:val="0"/>
                <w:numId w:val="11"/>
              </w:numPr>
              <w:ind w:left="639" w:right="72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D343CA" w:rsidRPr="00C372D5">
              <w:rPr>
                <w:rStyle w:val="Strong"/>
                <w:lang w:val="en-US"/>
              </w:rPr>
              <w:t xml:space="preserve"> </w:t>
            </w:r>
            <w:r w:rsidR="00E20788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first horizontal segment which was first created</w:t>
            </w:r>
          </w:p>
          <w:p w14:paraId="7B702F90" w14:textId="77777777" w:rsidR="00621DB2" w:rsidRPr="00C372D5" w:rsidRDefault="00621DB2" w:rsidP="00600C6E">
            <w:pPr>
              <w:pStyle w:val="T-puce"/>
              <w:numPr>
                <w:ilvl w:val="0"/>
                <w:numId w:val="0"/>
              </w:numPr>
              <w:ind w:left="639" w:right="72"/>
              <w:rPr>
                <w:rStyle w:val="Strong"/>
                <w:lang w:val="en-US"/>
              </w:rPr>
            </w:pPr>
          </w:p>
          <w:p w14:paraId="19DDA438" w14:textId="6CC432D6" w:rsidR="00621DB2" w:rsidRDefault="00EB39BC" w:rsidP="00600C6E">
            <w:pPr>
              <w:pStyle w:val="T-puce"/>
              <w:numPr>
                <w:ilvl w:val="0"/>
                <w:numId w:val="11"/>
              </w:numPr>
              <w:ind w:left="639" w:right="72"/>
              <w:rPr>
                <w:rStyle w:val="Strong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343CA" w:rsidRPr="00621DB2">
              <w:rPr>
                <w:rStyle w:val="Strong"/>
              </w:rPr>
              <w:t xml:space="preserve"> </w:t>
            </w:r>
            <w:r w:rsidR="0080415A">
              <w:rPr>
                <w:rFonts w:ascii="Trebuchet MS" w:hAnsi="Trebuchet MS"/>
                <w:noProof/>
                <w:color w:val="616264"/>
                <w:sz w:val="22"/>
              </w:rPr>
              <w:drawing>
                <wp:inline distT="0" distB="0" distL="0" distR="0" wp14:anchorId="3DDF3C78" wp14:editId="30DCECDC">
                  <wp:extent cx="228600" cy="228600"/>
                  <wp:effectExtent l="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F1CA63" w14:textId="77777777" w:rsidR="00621DB2" w:rsidRDefault="00621DB2" w:rsidP="00600C6E">
            <w:pPr>
              <w:pStyle w:val="ListParagraph"/>
              <w:ind w:left="639" w:right="72"/>
              <w:rPr>
                <w:rStyle w:val="Strong"/>
              </w:rPr>
            </w:pPr>
          </w:p>
          <w:p w14:paraId="64EE3432" w14:textId="41213269" w:rsidR="00D343CA" w:rsidRPr="00C372D5" w:rsidRDefault="00E20788" w:rsidP="00600C6E">
            <w:pPr>
              <w:pStyle w:val="T-puce"/>
              <w:numPr>
                <w:ilvl w:val="0"/>
                <w:numId w:val="11"/>
              </w:numPr>
              <w:ind w:left="639" w:right="72"/>
              <w:rPr>
                <w:rStyle w:val="Strong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Esc key to end the Shaft </w:t>
            </w:r>
            <w:proofErr w:type="gramStart"/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function</w:t>
            </w:r>
            <w:proofErr w:type="gramEnd"/>
          </w:p>
          <w:p w14:paraId="21554226" w14:textId="77777777" w:rsidR="00350553" w:rsidRPr="00C372D5" w:rsidRDefault="00350553" w:rsidP="000C7437">
            <w:pPr>
              <w:pStyle w:val="T-puce"/>
              <w:numPr>
                <w:ilvl w:val="0"/>
                <w:numId w:val="0"/>
              </w:numPr>
              <w:ind w:right="72"/>
              <w:rPr>
                <w:rFonts w:ascii="Trebuchet MS" w:hAnsi="Trebuchet MS"/>
                <w:color w:val="616264"/>
                <w:sz w:val="22"/>
                <w:lang w:val="en-US"/>
              </w:rPr>
            </w:pPr>
          </w:p>
        </w:tc>
        <w:tc>
          <w:tcPr>
            <w:tcW w:w="4820" w:type="dxa"/>
          </w:tcPr>
          <w:p w14:paraId="5ED7796E" w14:textId="77777777" w:rsidR="00621DB2" w:rsidRPr="00C372D5" w:rsidRDefault="00621DB2" w:rsidP="00706433">
            <w:pPr>
              <w:pStyle w:val="Subtitle"/>
              <w:jc w:val="center"/>
              <w:rPr>
                <w:lang w:val="en-US"/>
              </w:rPr>
            </w:pPr>
          </w:p>
          <w:p w14:paraId="0B5A51B2" w14:textId="72A15F12" w:rsidR="00621DB2" w:rsidRDefault="0080415A" w:rsidP="00706433">
            <w:pPr>
              <w:pStyle w:val="Subtitle"/>
              <w:jc w:val="center"/>
            </w:pPr>
            <w:r>
              <w:drawing>
                <wp:inline distT="0" distB="0" distL="0" distR="0" wp14:anchorId="33C91932" wp14:editId="32AB2ED7">
                  <wp:extent cx="2971800" cy="3581400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58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FCE040" w14:textId="77777777" w:rsidR="00D343CA" w:rsidRPr="00FF0F77" w:rsidRDefault="00D343CA" w:rsidP="00706433">
            <w:pPr>
              <w:pStyle w:val="Subtitle"/>
              <w:jc w:val="center"/>
            </w:pPr>
          </w:p>
        </w:tc>
      </w:tr>
      <w:tr w:rsidR="00D343CA" w:rsidRPr="00EC158B" w14:paraId="4C0271ED" w14:textId="77777777" w:rsidTr="00706433">
        <w:trPr>
          <w:trHeight w:val="6603"/>
        </w:trPr>
        <w:tc>
          <w:tcPr>
            <w:tcW w:w="5812" w:type="dxa"/>
          </w:tcPr>
          <w:p w14:paraId="0BC4AC43" w14:textId="77777777" w:rsidR="00350553" w:rsidRPr="00350553" w:rsidRDefault="00350553" w:rsidP="000C7437">
            <w:pPr>
              <w:pStyle w:val="T-soustitre"/>
              <w:ind w:right="72"/>
              <w:rPr>
                <w:rStyle w:val="Strong"/>
              </w:rPr>
            </w:pPr>
          </w:p>
          <w:p w14:paraId="13114103" w14:textId="77777777" w:rsidR="00D343CA" w:rsidRPr="00A02F05" w:rsidRDefault="00D343CA" w:rsidP="000C7437">
            <w:pPr>
              <w:pStyle w:val="Heading3"/>
              <w:ind w:right="72"/>
            </w:pPr>
            <w:r w:rsidRPr="00A02F05">
              <w:t>Modification</w:t>
            </w:r>
            <w:r w:rsidR="00350553">
              <w:t xml:space="preserve"> :</w:t>
            </w:r>
          </w:p>
          <w:p w14:paraId="17F7CC2F" w14:textId="77777777" w:rsidR="00265DD3" w:rsidRDefault="00265DD3" w:rsidP="000C7437">
            <w:pPr>
              <w:pStyle w:val="T-soustitre"/>
              <w:ind w:right="72"/>
              <w:rPr>
                <w:rStyle w:val="Strong"/>
                <w:b w:val="0"/>
              </w:rPr>
            </w:pPr>
          </w:p>
          <w:p w14:paraId="1860F47A" w14:textId="6B88EAF7" w:rsidR="00D343CA" w:rsidRPr="00FF4700" w:rsidRDefault="00391E97" w:rsidP="000C7437">
            <w:pPr>
              <w:pStyle w:val="T-soustitre"/>
              <w:ind w:right="72"/>
              <w:rPr>
                <w:rStyle w:val="Strong"/>
                <w:b w:val="0"/>
                <w:lang w:val="en-US"/>
              </w:rPr>
            </w:pP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We are going to correct the mistake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done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</w:t>
            </w:r>
            <w:r w:rsidR="00BB08B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step 13; 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</w:t>
            </w:r>
            <w:r w:rsidR="00BB08B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actual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diameter </w:t>
            </w:r>
            <w:r w:rsidR="00BB08B6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is 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170, we typed a value of </w:t>
            </w:r>
            <w:proofErr w:type="gramStart"/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150!</w:t>
            </w:r>
            <w:r w:rsidR="00350553" w:rsidRPr="00FF4700">
              <w:rPr>
                <w:rStyle w:val="Strong"/>
                <w:b w:val="0"/>
                <w:lang w:val="en-US"/>
              </w:rPr>
              <w:t>.</w:t>
            </w:r>
            <w:proofErr w:type="gramEnd"/>
          </w:p>
          <w:p w14:paraId="5A8FB825" w14:textId="77777777" w:rsidR="00350553" w:rsidRPr="00FF4700" w:rsidRDefault="00350553" w:rsidP="000C7437">
            <w:pPr>
              <w:pStyle w:val="T-soustitre"/>
              <w:ind w:right="72"/>
              <w:rPr>
                <w:rStyle w:val="Strong"/>
                <w:lang w:val="en-US"/>
              </w:rPr>
            </w:pPr>
          </w:p>
          <w:p w14:paraId="3551E592" w14:textId="4F3A47B7" w:rsidR="005D0D0F" w:rsidRPr="00C372D5" w:rsidRDefault="00EB39BC" w:rsidP="00600C6E">
            <w:pPr>
              <w:pStyle w:val="Subtitle"/>
              <w:numPr>
                <w:ilvl w:val="0"/>
                <w:numId w:val="12"/>
              </w:numPr>
              <w:ind w:left="639" w:right="72"/>
              <w:rPr>
                <w:lang w:val="en-US"/>
              </w:rPr>
            </w:pPr>
            <w:r>
              <w:rPr>
                <w:lang w:val="en-US"/>
              </w:rPr>
              <w:t>Left-click</w:t>
            </w:r>
            <w:r w:rsidR="00391E97" w:rsidRPr="00C372D5">
              <w:rPr>
                <w:lang w:val="en-US"/>
              </w:rPr>
              <w:t xml:space="preserve"> twice</w:t>
            </w:r>
            <w:r w:rsidR="00D343CA" w:rsidRPr="00C372D5">
              <w:rPr>
                <w:lang w:val="en-US"/>
              </w:rPr>
              <w:t xml:space="preserve"> </w:t>
            </w:r>
            <w:r w:rsidR="00391E97" w:rsidRPr="00C372D5">
              <w:rPr>
                <w:lang w:val="en-US"/>
              </w:rPr>
              <w:t>directly on 150</w:t>
            </w:r>
            <w:r w:rsidR="005D0D0F" w:rsidRPr="00C372D5">
              <w:rPr>
                <w:b/>
                <w:lang w:val="en-US"/>
              </w:rPr>
              <w:t xml:space="preserve"> </w:t>
            </w:r>
          </w:p>
          <w:p w14:paraId="6BB501AA" w14:textId="77777777" w:rsidR="005D0D0F" w:rsidRPr="00C372D5" w:rsidRDefault="005D0D0F" w:rsidP="005D0D0F">
            <w:pPr>
              <w:pStyle w:val="Subtitle"/>
              <w:ind w:left="639" w:right="72"/>
              <w:rPr>
                <w:lang w:val="en-US"/>
              </w:rPr>
            </w:pPr>
          </w:p>
          <w:p w14:paraId="2E2B0E83" w14:textId="112EB01D" w:rsidR="00D343CA" w:rsidRPr="00C372D5" w:rsidRDefault="00391E97" w:rsidP="00391E97">
            <w:pPr>
              <w:pStyle w:val="Subtitle"/>
              <w:ind w:left="639" w:right="72"/>
              <w:rPr>
                <w:lang w:val="en-US"/>
              </w:rPr>
            </w:pPr>
            <w:r w:rsidRPr="00C372D5">
              <w:rPr>
                <w:bCs/>
                <w:lang w:val="en-US"/>
              </w:rPr>
              <w:t>or</w:t>
            </w:r>
            <w:r w:rsidR="005D0D0F" w:rsidRPr="00C372D5">
              <w:rPr>
                <w:bCs/>
                <w:lang w:val="en-US"/>
              </w:rPr>
              <w:t xml:space="preserve"> </w:t>
            </w:r>
            <w:r w:rsidRPr="00C372D5">
              <w:rPr>
                <w:lang w:val="en-US"/>
              </w:rPr>
              <w:t>Right</w:t>
            </w:r>
            <w:r w:rsidR="00A00686">
              <w:rPr>
                <w:lang w:val="en-US"/>
              </w:rPr>
              <w:t>-</w:t>
            </w:r>
            <w:r w:rsidRPr="00C372D5">
              <w:rPr>
                <w:lang w:val="en-US"/>
              </w:rPr>
              <w:t>click on</w:t>
            </w:r>
            <w:r w:rsidR="00A00686">
              <w:rPr>
                <w:lang w:val="en-US"/>
              </w:rPr>
              <w:t xml:space="preserve"> the value</w:t>
            </w:r>
            <w:r w:rsidR="005D0D0F" w:rsidRPr="00C372D5">
              <w:rPr>
                <w:b/>
                <w:lang w:val="en-US"/>
              </w:rPr>
              <w:t xml:space="preserve"> </w:t>
            </w:r>
            <w:r w:rsidRPr="00C372D5">
              <w:rPr>
                <w:bCs/>
                <w:lang w:val="en-US"/>
              </w:rPr>
              <w:t>then choose ‘Edit element’</w:t>
            </w:r>
            <w:r w:rsidR="005D0D0F" w:rsidRPr="00C372D5">
              <w:rPr>
                <w:bCs/>
                <w:lang w:val="en-US"/>
              </w:rPr>
              <w:t xml:space="preserve"> </w:t>
            </w:r>
          </w:p>
          <w:p w14:paraId="4292432B" w14:textId="77777777" w:rsidR="00D343CA" w:rsidRPr="00C372D5" w:rsidRDefault="00D343CA" w:rsidP="005D0D0F">
            <w:pPr>
              <w:pStyle w:val="Subtitle"/>
              <w:ind w:right="72"/>
              <w:rPr>
                <w:lang w:val="en-US"/>
              </w:rPr>
            </w:pPr>
          </w:p>
          <w:p w14:paraId="0027A576" w14:textId="0E7766D9" w:rsidR="006C1B2D" w:rsidRPr="00A00686" w:rsidRDefault="00A00686" w:rsidP="00600C6E">
            <w:pPr>
              <w:pStyle w:val="Subtitle"/>
              <w:ind w:right="72"/>
              <w:jc w:val="center"/>
              <w:rPr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15B14FE7" wp14:editId="0ED66D1A">
                  <wp:extent cx="1706880" cy="213360"/>
                  <wp:effectExtent l="0" t="0" r="762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80" cy="213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03555F" w14:textId="77777777" w:rsidR="006C1B2D" w:rsidRPr="00A00686" w:rsidRDefault="006C1B2D" w:rsidP="00600C6E">
            <w:pPr>
              <w:pStyle w:val="Subtitle"/>
              <w:ind w:left="639" w:right="72"/>
              <w:rPr>
                <w:lang w:val="en-US"/>
              </w:rPr>
            </w:pPr>
          </w:p>
          <w:p w14:paraId="76EEC526" w14:textId="74E4C622" w:rsidR="00D343CA" w:rsidRPr="00C372D5" w:rsidRDefault="00391E97" w:rsidP="00600C6E">
            <w:pPr>
              <w:pStyle w:val="Subtitle"/>
              <w:numPr>
                <w:ilvl w:val="0"/>
                <w:numId w:val="12"/>
              </w:numPr>
              <w:ind w:left="639" w:right="72"/>
              <w:rPr>
                <w:lang w:val="en-US"/>
              </w:rPr>
            </w:pPr>
            <w:r w:rsidRPr="00C372D5">
              <w:rPr>
                <w:lang w:val="en-US"/>
              </w:rPr>
              <w:t>Replace the value of 150 with 170 in the field, and enter</w:t>
            </w:r>
          </w:p>
          <w:p w14:paraId="410E2E65" w14:textId="77777777" w:rsidR="007B3141" w:rsidRPr="00C372D5" w:rsidRDefault="007B3141" w:rsidP="00600C6E">
            <w:pPr>
              <w:pStyle w:val="Subtitle"/>
              <w:ind w:left="639" w:right="72"/>
              <w:rPr>
                <w:lang w:val="en-US"/>
              </w:rPr>
            </w:pPr>
          </w:p>
          <w:p w14:paraId="58169D1A" w14:textId="67647037" w:rsidR="002A55B4" w:rsidRPr="00C372D5" w:rsidRDefault="00EB39BC" w:rsidP="00600C6E">
            <w:pPr>
              <w:pStyle w:val="Subtitle"/>
              <w:numPr>
                <w:ilvl w:val="0"/>
                <w:numId w:val="12"/>
              </w:numPr>
              <w:ind w:left="639" w:right="72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D343CA" w:rsidRPr="00C372D5">
              <w:rPr>
                <w:lang w:val="en-US"/>
              </w:rPr>
              <w:t xml:space="preserve"> </w:t>
            </w:r>
            <w:r w:rsidR="001F002A">
              <w:rPr>
                <w:b/>
                <w:lang w:val="en-US"/>
              </w:rPr>
              <w:t xml:space="preserve">the Green Tick </w:t>
            </w:r>
            <w:r w:rsidR="001F002A">
              <w:rPr>
                <w:bCs/>
                <w:lang w:val="en-US"/>
              </w:rPr>
              <w:t>to</w:t>
            </w:r>
            <w:r w:rsidR="00391E97" w:rsidRPr="00C372D5">
              <w:rPr>
                <w:lang w:val="en-US"/>
              </w:rPr>
              <w:t xml:space="preserve"> validate</w:t>
            </w:r>
          </w:p>
        </w:tc>
        <w:tc>
          <w:tcPr>
            <w:tcW w:w="4820" w:type="dxa"/>
          </w:tcPr>
          <w:p w14:paraId="7695C210" w14:textId="77777777" w:rsidR="007B3141" w:rsidRPr="00C372D5" w:rsidRDefault="007B3141" w:rsidP="00706433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6A42D4EC" w14:textId="77777777" w:rsidR="0007680A" w:rsidRPr="00C372D5" w:rsidRDefault="0007680A" w:rsidP="00706433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20EF5E58" w14:textId="2FE92C03" w:rsidR="00D343CA" w:rsidRDefault="001F002A" w:rsidP="00706433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1F4A3E4B" wp14:editId="0D8B41BF">
                  <wp:extent cx="2350307" cy="2452255"/>
                  <wp:effectExtent l="0" t="0" r="0" b="571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184" cy="2472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030C12" w14:textId="77777777" w:rsidR="000E5241" w:rsidRDefault="000E5241" w:rsidP="0007680A">
            <w:pPr>
              <w:pStyle w:val="Subtitle"/>
              <w:jc w:val="center"/>
            </w:pPr>
          </w:p>
          <w:p w14:paraId="59DE9B8E" w14:textId="32660020" w:rsidR="0007680A" w:rsidRPr="000E5241" w:rsidRDefault="005A64F7" w:rsidP="005A64F7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11BD85A1" wp14:editId="3F777C38">
                  <wp:extent cx="2251364" cy="2496221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1415" cy="2507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3CA" w:rsidRPr="00EC158B" w14:paraId="7EBF3C44" w14:textId="77777777" w:rsidTr="00706433">
        <w:trPr>
          <w:trHeight w:val="5246"/>
        </w:trPr>
        <w:tc>
          <w:tcPr>
            <w:tcW w:w="5812" w:type="dxa"/>
          </w:tcPr>
          <w:p w14:paraId="14D96BB0" w14:textId="77777777" w:rsidR="007B3141" w:rsidRPr="007B3141" w:rsidRDefault="007B3141" w:rsidP="000C7437">
            <w:pPr>
              <w:pStyle w:val="T-soustitre"/>
              <w:ind w:right="72"/>
              <w:rPr>
                <w:rStyle w:val="Strong"/>
              </w:rPr>
            </w:pPr>
          </w:p>
          <w:p w14:paraId="74050990" w14:textId="65ADBAF9" w:rsidR="00D343CA" w:rsidRPr="00C372D5" w:rsidRDefault="00E60E4A" w:rsidP="00E60E4A">
            <w:pPr>
              <w:pStyle w:val="Heading3"/>
              <w:numPr>
                <w:ilvl w:val="0"/>
                <w:numId w:val="15"/>
              </w:numPr>
              <w:ind w:right="72"/>
              <w:rPr>
                <w:lang w:val="en-US"/>
              </w:rPr>
            </w:pPr>
            <w:r>
              <w:rPr>
                <w:lang w:val="en-US"/>
              </w:rPr>
              <w:t>F</w:t>
            </w:r>
            <w:r w:rsidRPr="00F528E5">
              <w:rPr>
                <w:lang w:val="en-US"/>
              </w:rPr>
              <w:t xml:space="preserve">inishing, definition of fillets </w:t>
            </w:r>
            <w:r w:rsidR="001367DA">
              <w:rPr>
                <w:lang w:val="en-US"/>
              </w:rPr>
              <w:t xml:space="preserve">for </w:t>
            </w:r>
            <w:r w:rsidRPr="00F528E5">
              <w:rPr>
                <w:lang w:val="en-US"/>
              </w:rPr>
              <w:t>the groove</w:t>
            </w:r>
            <w:r w:rsidR="007B3141" w:rsidRPr="00C372D5">
              <w:rPr>
                <w:lang w:val="en-US"/>
              </w:rPr>
              <w:t>:</w:t>
            </w:r>
          </w:p>
          <w:p w14:paraId="004CD639" w14:textId="77777777" w:rsidR="007B3141" w:rsidRPr="00C372D5" w:rsidRDefault="007B3141" w:rsidP="000C7437">
            <w:pPr>
              <w:pStyle w:val="T-soustitre"/>
              <w:ind w:right="72"/>
              <w:rPr>
                <w:rStyle w:val="Strong"/>
                <w:lang w:val="en-US"/>
              </w:rPr>
            </w:pPr>
          </w:p>
          <w:p w14:paraId="1EC2F465" w14:textId="66D07E1A" w:rsidR="007B3141" w:rsidRPr="00C372D5" w:rsidRDefault="00EB39BC" w:rsidP="00E60E4A">
            <w:pPr>
              <w:pStyle w:val="T-puce"/>
              <w:numPr>
                <w:ilvl w:val="0"/>
                <w:numId w:val="15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B314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Zoom </w:t>
            </w:r>
            <w:r w:rsidR="00B53444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67829C5C" wp14:editId="02E47E85">
                  <wp:extent cx="228600" cy="228600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B314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click on the screen twice to select the zone you want to zoom like shown on the picture</w:t>
            </w:r>
          </w:p>
          <w:p w14:paraId="38267633" w14:textId="77777777" w:rsidR="007B3141" w:rsidRPr="00C372D5" w:rsidRDefault="007B3141" w:rsidP="00600C6E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6914A89" w14:textId="5401537F" w:rsidR="007B3141" w:rsidRPr="00C372D5" w:rsidRDefault="00E60E4A" w:rsidP="00E60E4A">
            <w:pPr>
              <w:pStyle w:val="T-puce"/>
              <w:numPr>
                <w:ilvl w:val="0"/>
                <w:numId w:val="15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F528E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Click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</w:t>
            </w:r>
            <w:r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Esc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key to end the zoom </w:t>
            </w:r>
            <w:proofErr w:type="gramStart"/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function</w:t>
            </w:r>
            <w:proofErr w:type="gramEnd"/>
          </w:p>
          <w:p w14:paraId="7EE53299" w14:textId="77777777" w:rsidR="007B3141" w:rsidRPr="00C372D5" w:rsidRDefault="007B3141" w:rsidP="00600C6E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9D306B4" w14:textId="5C866FE8" w:rsidR="007B3141" w:rsidRPr="00C372D5" w:rsidRDefault="00EB39BC" w:rsidP="00E60E4A">
            <w:pPr>
              <w:pStyle w:val="T-puce"/>
              <w:numPr>
                <w:ilvl w:val="0"/>
                <w:numId w:val="15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B314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 </w:t>
            </w:r>
            <w:r w:rsidR="00E60E4A"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Fillets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function</w:t>
            </w:r>
            <w:r w:rsidR="007B314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6F3D32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7556BD3" wp14:editId="2A5E6DDE">
                  <wp:extent cx="360000" cy="352941"/>
                  <wp:effectExtent l="0" t="0" r="2540" b="0"/>
                  <wp:docPr id="235" name="Imag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B4E940" w14:textId="77777777" w:rsidR="007B3141" w:rsidRPr="00C372D5" w:rsidRDefault="007B3141" w:rsidP="0016540D">
            <w:pPr>
              <w:pStyle w:val="T-puce"/>
              <w:numPr>
                <w:ilvl w:val="0"/>
                <w:numId w:val="0"/>
              </w:numPr>
              <w:ind w:left="72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3DB0280" w14:textId="77777777" w:rsidR="00B53444" w:rsidRPr="008447F8" w:rsidRDefault="00B53444" w:rsidP="00B53444">
            <w:pPr>
              <w:pStyle w:val="T-puce"/>
              <w:numPr>
                <w:ilvl w:val="0"/>
                <w:numId w:val="0"/>
              </w:numPr>
              <w:ind w:lef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To create a </w:t>
            </w:r>
            <w:proofErr w:type="gramStart"/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fillet</w:t>
            </w:r>
            <w:proofErr w:type="gramEnd"/>
            <w:r w:rsidRPr="00BD71A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you can either click directly on the corner where the fillet is or click on the 2 elements wh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ose intersection is the fillet.</w:t>
            </w:r>
          </w:p>
          <w:p w14:paraId="45C5B4E7" w14:textId="77777777" w:rsidR="00E60E4A" w:rsidRPr="00C372D5" w:rsidRDefault="00E60E4A" w:rsidP="0016540D">
            <w:pPr>
              <w:pStyle w:val="T-puce"/>
              <w:numPr>
                <w:ilvl w:val="0"/>
                <w:numId w:val="0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6F8AA93" w14:textId="3F88CAF8" w:rsidR="0016540D" w:rsidRPr="00B53444" w:rsidRDefault="00E60E4A" w:rsidP="00E60E4A">
            <w:pPr>
              <w:pStyle w:val="T-puce"/>
              <w:numPr>
                <w:ilvl w:val="0"/>
                <w:numId w:val="15"/>
              </w:numPr>
              <w:ind w:righ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in </w:t>
            </w:r>
            <w:r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0.5</w:t>
            </w:r>
            <w:r w:rsidR="00B5344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 Enter.</w:t>
            </w:r>
          </w:p>
          <w:p w14:paraId="0CB46AF9" w14:textId="05DBADC0" w:rsidR="007B3141" w:rsidRDefault="00B53444" w:rsidP="0016540D">
            <w:pPr>
              <w:pStyle w:val="T-puce"/>
              <w:numPr>
                <w:ilvl w:val="0"/>
                <w:numId w:val="0"/>
              </w:numPr>
              <w:ind w:left="360" w:right="72" w:hanging="360"/>
              <w:jc w:val="center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57A55DEA" wp14:editId="6285755B">
                  <wp:extent cx="1447800" cy="518160"/>
                  <wp:effectExtent l="0" t="0" r="0" b="0"/>
                  <wp:docPr id="896" name="Pictur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" name="Picture 896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51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789453" w14:textId="77777777" w:rsidR="007B3141" w:rsidRDefault="007B3141" w:rsidP="0016540D">
            <w:pPr>
              <w:pStyle w:val="T-puce"/>
              <w:numPr>
                <w:ilvl w:val="0"/>
                <w:numId w:val="0"/>
              </w:numPr>
              <w:ind w:left="360" w:right="72" w:hanging="360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CDEDAAB" w14:textId="2407D066" w:rsidR="007B3141" w:rsidRPr="00FF4700" w:rsidRDefault="00E60E4A" w:rsidP="0016540D">
            <w:pPr>
              <w:pStyle w:val="T-puce"/>
              <w:numPr>
                <w:ilvl w:val="0"/>
                <w:numId w:val="0"/>
              </w:numPr>
              <w:ind w:left="72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Note :</w:t>
            </w:r>
            <w:proofErr w:type="gramEnd"/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decimal symbol is the </w:t>
            </w:r>
            <w:r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point</w:t>
            </w: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, not the comma</w:t>
            </w:r>
            <w:r w:rsidR="007B3141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7C779388" w14:textId="77777777" w:rsidR="007B3141" w:rsidRPr="00FF4700" w:rsidRDefault="007B3141" w:rsidP="00600C6E">
            <w:pPr>
              <w:pStyle w:val="T-puce"/>
              <w:numPr>
                <w:ilvl w:val="0"/>
                <w:numId w:val="0"/>
              </w:numPr>
              <w:ind w:left="639" w:right="72" w:hanging="360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0B6E723" w14:textId="10F33AD0" w:rsidR="00E60E4A" w:rsidRPr="00F528E5" w:rsidRDefault="00B53444" w:rsidP="00E60E4A">
            <w:pPr>
              <w:pStyle w:val="T-puce"/>
              <w:numPr>
                <w:ilvl w:val="0"/>
                <w:numId w:val="15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proofErr w:type="gramEnd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on the </w:t>
            </w:r>
            <w:r w:rsidR="00E60E4A"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2 corners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of the groove to apply the fillet.</w:t>
            </w:r>
          </w:p>
          <w:p w14:paraId="6E8AB64F" w14:textId="0424E5B4" w:rsidR="00B704B0" w:rsidRPr="00C372D5" w:rsidRDefault="00B53444" w:rsidP="00E60E4A">
            <w:pPr>
              <w:pStyle w:val="T-puce"/>
              <w:numPr>
                <w:ilvl w:val="0"/>
                <w:numId w:val="15"/>
              </w:numPr>
              <w:ind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Press ESC key</w:t>
            </w:r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end the Fillets </w:t>
            </w:r>
            <w:proofErr w:type="gramStart"/>
            <w:r w:rsidR="00E60E4A"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function</w:t>
            </w:r>
            <w:proofErr w:type="gramEnd"/>
          </w:p>
          <w:p w14:paraId="5A80E790" w14:textId="32A4B921" w:rsidR="00B704B0" w:rsidRDefault="00EB39BC" w:rsidP="00E60E4A">
            <w:pPr>
              <w:pStyle w:val="T-puce"/>
              <w:numPr>
                <w:ilvl w:val="0"/>
                <w:numId w:val="15"/>
              </w:numPr>
              <w:ind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B704B0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1D5850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745EE7A6" wp14:editId="5DC9BC36">
                  <wp:extent cx="228600" cy="228600"/>
                  <wp:effectExtent l="0" t="0" r="0" b="0"/>
                  <wp:docPr id="900" name="Pictur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" name="Picture 900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406AB0" w14:textId="77777777" w:rsidR="00B704B0" w:rsidRDefault="00B704B0" w:rsidP="0016540D">
            <w:pPr>
              <w:pStyle w:val="T-puce"/>
              <w:numPr>
                <w:ilvl w:val="0"/>
                <w:numId w:val="0"/>
              </w:numPr>
              <w:ind w:left="360" w:right="72" w:hanging="360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  <w:p w14:paraId="2BA221E9" w14:textId="4ABCAD9A" w:rsidR="005C7E1B" w:rsidRPr="007F6635" w:rsidRDefault="00E60E4A" w:rsidP="00E60E4A">
            <w:pPr>
              <w:pStyle w:val="T-puce"/>
              <w:numPr>
                <w:ilvl w:val="0"/>
                <w:numId w:val="0"/>
              </w:numPr>
              <w:ind w:left="72" w:right="72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0978FA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 xml:space="preserve">The </w:t>
            </w:r>
            <w:r w:rsidR="00960E7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wireframe design</w:t>
            </w:r>
            <w:r w:rsidRPr="000978FA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 xml:space="preserve"> is finished</w:t>
            </w:r>
            <w:r w:rsidR="00B704B0" w:rsidRPr="007F663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.</w:t>
            </w:r>
          </w:p>
        </w:tc>
        <w:tc>
          <w:tcPr>
            <w:tcW w:w="4820" w:type="dxa"/>
          </w:tcPr>
          <w:p w14:paraId="05FBC0D0" w14:textId="77777777" w:rsidR="00B704B0" w:rsidRPr="007F6635" w:rsidRDefault="00B704B0" w:rsidP="00706433">
            <w:pPr>
              <w:pStyle w:val="Subtitle"/>
              <w:jc w:val="center"/>
              <w:rPr>
                <w:lang w:val="en-US"/>
              </w:rPr>
            </w:pPr>
          </w:p>
          <w:p w14:paraId="2620A4E2" w14:textId="77777777" w:rsidR="00B704B0" w:rsidRPr="007F6635" w:rsidRDefault="00B704B0" w:rsidP="00706433">
            <w:pPr>
              <w:pStyle w:val="Subtitle"/>
              <w:jc w:val="center"/>
              <w:rPr>
                <w:lang w:val="en-US"/>
              </w:rPr>
            </w:pPr>
          </w:p>
          <w:p w14:paraId="4D624A37" w14:textId="77777777" w:rsidR="00B704B0" w:rsidRPr="007F6635" w:rsidRDefault="00B704B0" w:rsidP="00706433">
            <w:pPr>
              <w:pStyle w:val="Subtitle"/>
              <w:jc w:val="center"/>
              <w:rPr>
                <w:lang w:val="en-US"/>
              </w:rPr>
            </w:pPr>
          </w:p>
          <w:p w14:paraId="4EC61132" w14:textId="77777777" w:rsidR="00D343CA" w:rsidRPr="00FF0F77" w:rsidRDefault="00FC2073" w:rsidP="00706433">
            <w:pPr>
              <w:pStyle w:val="Subtitle"/>
              <w:jc w:val="center"/>
            </w:pPr>
            <w:r w:rsidRPr="00FC2073">
              <w:drawing>
                <wp:inline distT="0" distB="0" distL="0" distR="0" wp14:anchorId="4BCF54D1" wp14:editId="385F205F">
                  <wp:extent cx="2772162" cy="2876951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2162" cy="2876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8E969D" w14:textId="77777777" w:rsidR="00F16D92" w:rsidRDefault="00F16D92" w:rsidP="00706433">
            <w:pPr>
              <w:pStyle w:val="Subtitle"/>
              <w:jc w:val="center"/>
            </w:pPr>
          </w:p>
          <w:p w14:paraId="504EEBF7" w14:textId="5FBCA9E7" w:rsidR="000572E1" w:rsidRPr="00FF0F77" w:rsidRDefault="0061014A" w:rsidP="00E60E4A">
            <w:pPr>
              <w:pStyle w:val="Subtitle"/>
              <w:jc w:val="center"/>
            </w:pPr>
            <w:r>
              <w:drawing>
                <wp:inline distT="0" distB="0" distL="0" distR="0" wp14:anchorId="63CEFC3A" wp14:editId="6029EE0F">
                  <wp:extent cx="2971800" cy="1369695"/>
                  <wp:effectExtent l="0" t="0" r="0" b="1905"/>
                  <wp:docPr id="898" name="Pictur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8" name="Picture 898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36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77FF3B" w14:textId="283AFBE1" w:rsidR="002F11A3" w:rsidRDefault="002F11A3">
      <w:pPr>
        <w:rPr>
          <w:rStyle w:val="Strong"/>
        </w:rPr>
      </w:pPr>
    </w:p>
    <w:p w14:paraId="79DD9E68" w14:textId="4612FA69" w:rsidR="007F6635" w:rsidRDefault="007F6635">
      <w:pPr>
        <w:rPr>
          <w:rStyle w:val="Strong"/>
        </w:rPr>
      </w:pPr>
    </w:p>
    <w:p w14:paraId="611D6715" w14:textId="400881C5" w:rsidR="007F6635" w:rsidRDefault="007F6635">
      <w:pPr>
        <w:rPr>
          <w:rStyle w:val="Strong"/>
        </w:rPr>
      </w:pPr>
    </w:p>
    <w:p w14:paraId="2167470C" w14:textId="121D6118" w:rsidR="007F6635" w:rsidRDefault="007F6635">
      <w:pPr>
        <w:rPr>
          <w:rStyle w:val="Strong"/>
        </w:rPr>
      </w:pPr>
    </w:p>
    <w:p w14:paraId="0C227F02" w14:textId="226F266D" w:rsidR="007F6635" w:rsidRDefault="007F6635">
      <w:pPr>
        <w:rPr>
          <w:rStyle w:val="Strong"/>
        </w:rPr>
      </w:pPr>
    </w:p>
    <w:p w14:paraId="1D21EE01" w14:textId="39B45E00" w:rsidR="007F6635" w:rsidRDefault="007F6635">
      <w:pPr>
        <w:rPr>
          <w:rStyle w:val="Strong"/>
        </w:rPr>
      </w:pPr>
    </w:p>
    <w:p w14:paraId="57870455" w14:textId="71BE2504" w:rsidR="007F6635" w:rsidRDefault="007F6635">
      <w:pPr>
        <w:rPr>
          <w:rStyle w:val="Strong"/>
        </w:rPr>
      </w:pPr>
    </w:p>
    <w:p w14:paraId="269EF920" w14:textId="3BC7FF0A" w:rsidR="007F6635" w:rsidRDefault="007F6635">
      <w:pPr>
        <w:rPr>
          <w:rStyle w:val="Strong"/>
        </w:rPr>
      </w:pPr>
    </w:p>
    <w:p w14:paraId="0290083D" w14:textId="6A98CB53" w:rsidR="007F6635" w:rsidRDefault="007F6635">
      <w:pPr>
        <w:rPr>
          <w:rStyle w:val="Strong"/>
        </w:rPr>
      </w:pPr>
    </w:p>
    <w:p w14:paraId="02BD0DB8" w14:textId="29C3F8CD" w:rsidR="007F6635" w:rsidRDefault="007F6635">
      <w:pPr>
        <w:rPr>
          <w:rStyle w:val="Strong"/>
        </w:rPr>
      </w:pPr>
    </w:p>
    <w:p w14:paraId="5E2CA9B7" w14:textId="7277A8C5" w:rsidR="007F6635" w:rsidRDefault="007F6635">
      <w:pPr>
        <w:rPr>
          <w:rStyle w:val="Strong"/>
        </w:rPr>
      </w:pPr>
    </w:p>
    <w:p w14:paraId="73927EDB" w14:textId="561989F9" w:rsidR="007F6635" w:rsidRDefault="007F6635">
      <w:pPr>
        <w:rPr>
          <w:rStyle w:val="Strong"/>
        </w:rPr>
      </w:pPr>
    </w:p>
    <w:p w14:paraId="2CCEFD62" w14:textId="1BDB6FF8" w:rsidR="007F6635" w:rsidRDefault="007F6635">
      <w:pPr>
        <w:rPr>
          <w:rStyle w:val="Strong"/>
        </w:rPr>
      </w:pPr>
    </w:p>
    <w:p w14:paraId="4C634EFD" w14:textId="18DA2E35" w:rsidR="007F6635" w:rsidRDefault="007F6635">
      <w:pPr>
        <w:rPr>
          <w:rStyle w:val="Strong"/>
        </w:rPr>
      </w:pPr>
    </w:p>
    <w:p w14:paraId="052B691F" w14:textId="6D6C70C6" w:rsidR="007F6635" w:rsidRDefault="007F6635">
      <w:pPr>
        <w:rPr>
          <w:rStyle w:val="Strong"/>
        </w:rPr>
      </w:pPr>
    </w:p>
    <w:p w14:paraId="742F43B4" w14:textId="54454042" w:rsidR="007F6635" w:rsidRDefault="007F6635">
      <w:pPr>
        <w:rPr>
          <w:rStyle w:val="Strong"/>
        </w:rPr>
      </w:pPr>
    </w:p>
    <w:p w14:paraId="7FBF0528" w14:textId="5E35BFEC" w:rsidR="007F6635" w:rsidRDefault="007F6635">
      <w:pPr>
        <w:rPr>
          <w:rStyle w:val="Strong"/>
        </w:rPr>
      </w:pPr>
    </w:p>
    <w:p w14:paraId="4F10AC42" w14:textId="4DAD2C8E" w:rsidR="007F6635" w:rsidRDefault="007F6635">
      <w:pPr>
        <w:rPr>
          <w:rStyle w:val="Strong"/>
        </w:rPr>
      </w:pPr>
    </w:p>
    <w:p w14:paraId="07930F7E" w14:textId="2FC60853" w:rsidR="007F6635" w:rsidRDefault="007F6635">
      <w:pPr>
        <w:rPr>
          <w:rStyle w:val="Strong"/>
        </w:rPr>
      </w:pPr>
    </w:p>
    <w:p w14:paraId="5B3A30CB" w14:textId="626EB103" w:rsidR="007F6635" w:rsidRDefault="007F6635">
      <w:pPr>
        <w:rPr>
          <w:rStyle w:val="Strong"/>
        </w:rPr>
      </w:pPr>
    </w:p>
    <w:p w14:paraId="4B89B50D" w14:textId="7CF3A250" w:rsidR="007F6635" w:rsidRDefault="007F6635">
      <w:pPr>
        <w:rPr>
          <w:rStyle w:val="Strong"/>
        </w:rPr>
      </w:pPr>
    </w:p>
    <w:p w14:paraId="29A6DB2A" w14:textId="013296BB" w:rsidR="007F6635" w:rsidRDefault="007F6635">
      <w:pPr>
        <w:rPr>
          <w:rStyle w:val="Strong"/>
        </w:rPr>
      </w:pPr>
    </w:p>
    <w:p w14:paraId="0CCD2774" w14:textId="77777777" w:rsidR="007F6635" w:rsidRDefault="007F6635">
      <w:pPr>
        <w:rPr>
          <w:rStyle w:val="Strong"/>
        </w:rPr>
      </w:pPr>
    </w:p>
    <w:p w14:paraId="5B873E18" w14:textId="31E9755D" w:rsidR="005C7E1B" w:rsidRPr="007B7EE1" w:rsidRDefault="00A33310" w:rsidP="00AA69FF">
      <w:pPr>
        <w:pStyle w:val="Title"/>
        <w:jc w:val="center"/>
        <w:rPr>
          <w:lang w:val="en-US"/>
        </w:rPr>
      </w:pPr>
      <w:r>
        <w:rPr>
          <w:lang w:val="en-US"/>
        </w:rPr>
        <w:lastRenderedPageBreak/>
        <w:t>Operating Procedure</w:t>
      </w:r>
      <w:r w:rsidR="003612A8" w:rsidRPr="00FB496D">
        <w:rPr>
          <w:lang w:val="en-US"/>
        </w:rPr>
        <w:t xml:space="preserve"> for</w:t>
      </w:r>
      <w:r w:rsidR="003612A8">
        <w:rPr>
          <w:lang w:val="en-US"/>
        </w:rPr>
        <w:t xml:space="preserve"> the Machining</w:t>
      </w:r>
      <w:r w:rsidR="00AA69FF" w:rsidRPr="007B7EE1">
        <w:rPr>
          <w:lang w:val="en-US"/>
        </w:rPr>
        <w:t>:</w:t>
      </w:r>
    </w:p>
    <w:p w14:paraId="6E65F961" w14:textId="77777777" w:rsidR="005C7E1B" w:rsidRPr="007B7EE1" w:rsidRDefault="005C7E1B" w:rsidP="00E924D6">
      <w:pPr>
        <w:pStyle w:val="T-normal"/>
        <w:rPr>
          <w:rStyle w:val="Strong"/>
          <w:lang w:val="en-US"/>
        </w:rPr>
      </w:pPr>
    </w:p>
    <w:p w14:paraId="19BC8CFB" w14:textId="77777777" w:rsidR="007B7EE1" w:rsidRPr="007553F6" w:rsidRDefault="007B7EE1" w:rsidP="007B7EE1">
      <w:pPr>
        <w:rPr>
          <w:rFonts w:ascii="Trebuchet MS" w:hAnsi="Trebuchet MS"/>
          <w:color w:val="616264"/>
          <w:sz w:val="22"/>
          <w:szCs w:val="22"/>
        </w:rPr>
      </w:pPr>
      <w:proofErr w:type="spellStart"/>
      <w:proofErr w:type="gramStart"/>
      <w:r>
        <w:rPr>
          <w:rFonts w:ascii="Trebuchet MS" w:hAnsi="Trebuchet MS"/>
          <w:color w:val="616264"/>
          <w:sz w:val="22"/>
          <w:szCs w:val="22"/>
          <w:u w:val="single"/>
        </w:rPr>
        <w:t>Targets</w:t>
      </w:r>
      <w:proofErr w:type="spellEnd"/>
      <w:r>
        <w:rPr>
          <w:rFonts w:ascii="Trebuchet MS" w:hAnsi="Trebuchet MS"/>
          <w:color w:val="616264"/>
          <w:sz w:val="22"/>
          <w:szCs w:val="22"/>
          <w:u w:val="single"/>
        </w:rPr>
        <w:t>:</w:t>
      </w:r>
      <w:proofErr w:type="gramEnd"/>
    </w:p>
    <w:p w14:paraId="717929A9" w14:textId="77777777" w:rsidR="007B7EE1" w:rsidRPr="007553F6" w:rsidRDefault="007B7EE1" w:rsidP="007B7EE1">
      <w:pPr>
        <w:rPr>
          <w:rFonts w:ascii="Trebuchet MS" w:hAnsi="Trebuchet MS"/>
          <w:color w:val="616264"/>
          <w:sz w:val="22"/>
          <w:szCs w:val="22"/>
        </w:rPr>
      </w:pPr>
    </w:p>
    <w:p w14:paraId="5040263D" w14:textId="77777777" w:rsidR="007B7EE1" w:rsidRPr="00916B10" w:rsidRDefault="007B7EE1" w:rsidP="007B7EE1">
      <w:pPr>
        <w:numPr>
          <w:ilvl w:val="0"/>
          <w:numId w:val="14"/>
        </w:numPr>
        <w:rPr>
          <w:rFonts w:ascii="Trebuchet MS" w:hAnsi="Trebuchet MS"/>
          <w:color w:val="616264"/>
          <w:sz w:val="22"/>
          <w:szCs w:val="22"/>
          <w:lang w:val="en-US"/>
        </w:rPr>
      </w:pPr>
      <w:r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Application </w:t>
      </w:r>
      <w:r>
        <w:rPr>
          <w:rFonts w:ascii="Trebuchet MS" w:hAnsi="Trebuchet MS"/>
          <w:color w:val="616264"/>
          <w:sz w:val="22"/>
          <w:szCs w:val="22"/>
          <w:lang w:val="en-US"/>
        </w:rPr>
        <w:t>of</w:t>
      </w:r>
      <w:r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cycles </w:t>
      </w:r>
      <w:r>
        <w:rPr>
          <w:rFonts w:ascii="Trebuchet MS" w:hAnsi="Trebuchet MS"/>
          <w:color w:val="616264"/>
          <w:sz w:val="22"/>
          <w:szCs w:val="22"/>
          <w:lang w:val="en-US"/>
        </w:rPr>
        <w:t>for</w:t>
      </w:r>
      <w:r w:rsidRPr="00916B10">
        <w:rPr>
          <w:rFonts w:ascii="Trebuchet MS" w:hAnsi="Trebuchet MS"/>
          <w:color w:val="616264"/>
          <w:sz w:val="22"/>
          <w:szCs w:val="22"/>
          <w:lang w:val="en-US"/>
        </w:rPr>
        <w:t xml:space="preserve"> turning and </w:t>
      </w:r>
      <w:proofErr w:type="gramStart"/>
      <w:r w:rsidRPr="00916B10">
        <w:rPr>
          <w:rFonts w:ascii="Trebuchet MS" w:hAnsi="Trebuchet MS"/>
          <w:color w:val="616264"/>
          <w:sz w:val="22"/>
          <w:szCs w:val="22"/>
          <w:lang w:val="en-US"/>
        </w:rPr>
        <w:t>grooving :</w:t>
      </w:r>
      <w:proofErr w:type="gramEnd"/>
    </w:p>
    <w:p w14:paraId="4807D717" w14:textId="77777777" w:rsidR="007B7EE1" w:rsidRPr="00916B10" w:rsidRDefault="007B7EE1" w:rsidP="007B7EE1">
      <w:pPr>
        <w:ind w:left="360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6FD35A87" w14:textId="77777777" w:rsidR="007B7EE1" w:rsidRPr="00C90F7B" w:rsidRDefault="007B7EE1" w:rsidP="007B7EE1">
      <w:pPr>
        <w:pStyle w:val="T-puce"/>
        <w:numPr>
          <w:ilvl w:val="0"/>
          <w:numId w:val="16"/>
        </w:numPr>
        <w:ind w:left="1276"/>
        <w:rPr>
          <w:rFonts w:ascii="Trebuchet MS" w:hAnsi="Trebuchet MS"/>
          <w:color w:val="616264"/>
          <w:sz w:val="22"/>
          <w:szCs w:val="22"/>
          <w:lang w:val="en-US"/>
        </w:rPr>
      </w:pPr>
      <w:r w:rsidRPr="00C90F7B">
        <w:rPr>
          <w:rFonts w:ascii="Trebuchet MS" w:hAnsi="Trebuchet MS"/>
          <w:color w:val="616264"/>
          <w:sz w:val="22"/>
          <w:szCs w:val="22"/>
          <w:lang w:val="en-US"/>
        </w:rPr>
        <w:t>Selection of geometry for m</w:t>
      </w:r>
      <w:r>
        <w:rPr>
          <w:rFonts w:ascii="Trebuchet MS" w:hAnsi="Trebuchet MS"/>
          <w:color w:val="616264"/>
          <w:sz w:val="22"/>
          <w:szCs w:val="22"/>
          <w:lang w:val="en-US"/>
        </w:rPr>
        <w:t>achining</w:t>
      </w:r>
    </w:p>
    <w:p w14:paraId="1A44F0B2" w14:textId="77777777" w:rsidR="007B7EE1" w:rsidRPr="00C90F7B" w:rsidRDefault="007B7EE1" w:rsidP="007B7EE1">
      <w:pPr>
        <w:pStyle w:val="T-puce"/>
        <w:numPr>
          <w:ilvl w:val="0"/>
          <w:numId w:val="0"/>
        </w:numPr>
        <w:ind w:left="1276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61D295AF" w14:textId="77777777" w:rsidR="007B7EE1" w:rsidRPr="007553F6" w:rsidRDefault="007B7EE1" w:rsidP="007B7EE1">
      <w:pPr>
        <w:pStyle w:val="T-puce"/>
        <w:numPr>
          <w:ilvl w:val="0"/>
          <w:numId w:val="16"/>
        </w:numPr>
        <w:ind w:left="1276"/>
        <w:rPr>
          <w:rFonts w:ascii="Trebuchet MS" w:hAnsi="Trebuchet MS"/>
          <w:color w:val="616264"/>
          <w:sz w:val="22"/>
          <w:szCs w:val="22"/>
        </w:rPr>
      </w:pPr>
      <w:r w:rsidRPr="00F04BDD">
        <w:rPr>
          <w:rFonts w:ascii="Trebuchet MS" w:hAnsi="Trebuchet MS"/>
          <w:color w:val="616264"/>
          <w:sz w:val="22"/>
          <w:szCs w:val="22"/>
        </w:rPr>
        <w:t xml:space="preserve">Simple </w:t>
      </w:r>
      <w:r>
        <w:rPr>
          <w:rFonts w:ascii="Trebuchet MS" w:hAnsi="Trebuchet MS"/>
          <w:color w:val="616264"/>
          <w:sz w:val="22"/>
          <w:szCs w:val="22"/>
        </w:rPr>
        <w:t xml:space="preserve">cycle </w:t>
      </w:r>
      <w:proofErr w:type="spellStart"/>
      <w:r>
        <w:rPr>
          <w:rFonts w:ascii="Trebuchet MS" w:hAnsi="Trebuchet MS"/>
          <w:color w:val="616264"/>
          <w:sz w:val="22"/>
          <w:szCs w:val="22"/>
        </w:rPr>
        <w:t>parameters</w:t>
      </w:r>
      <w:proofErr w:type="spellEnd"/>
      <w:r>
        <w:rPr>
          <w:rFonts w:ascii="Trebuchet MS" w:hAnsi="Trebuchet MS"/>
          <w:color w:val="616264"/>
          <w:sz w:val="22"/>
          <w:szCs w:val="22"/>
        </w:rPr>
        <w:t xml:space="preserve"> </w:t>
      </w:r>
      <w:proofErr w:type="spellStart"/>
      <w:r>
        <w:rPr>
          <w:rFonts w:ascii="Trebuchet MS" w:hAnsi="Trebuchet MS"/>
          <w:color w:val="616264"/>
          <w:sz w:val="22"/>
          <w:szCs w:val="22"/>
        </w:rPr>
        <w:t>definition</w:t>
      </w:r>
      <w:proofErr w:type="spellEnd"/>
    </w:p>
    <w:p w14:paraId="66C53D2E" w14:textId="77777777" w:rsidR="007B7EE1" w:rsidRDefault="007B7EE1" w:rsidP="007B7EE1">
      <w:pPr>
        <w:pStyle w:val="T-puce"/>
        <w:numPr>
          <w:ilvl w:val="0"/>
          <w:numId w:val="0"/>
        </w:numPr>
        <w:ind w:left="1276"/>
        <w:rPr>
          <w:rFonts w:ascii="Trebuchet MS" w:hAnsi="Trebuchet MS"/>
          <w:color w:val="616264"/>
          <w:sz w:val="22"/>
          <w:szCs w:val="22"/>
        </w:rPr>
      </w:pPr>
    </w:p>
    <w:p w14:paraId="37C8E90D" w14:textId="77777777" w:rsidR="007B7EE1" w:rsidRDefault="007B7EE1" w:rsidP="007B7EE1">
      <w:pPr>
        <w:pStyle w:val="T-puce"/>
        <w:numPr>
          <w:ilvl w:val="0"/>
          <w:numId w:val="16"/>
        </w:numPr>
        <w:ind w:left="1276"/>
        <w:rPr>
          <w:rFonts w:ascii="Trebuchet MS" w:hAnsi="Trebuchet MS"/>
          <w:color w:val="616264"/>
          <w:sz w:val="22"/>
          <w:szCs w:val="22"/>
        </w:rPr>
      </w:pPr>
      <w:proofErr w:type="spellStart"/>
      <w:r>
        <w:rPr>
          <w:rFonts w:ascii="Trebuchet MS" w:hAnsi="Trebuchet MS"/>
          <w:color w:val="616264"/>
          <w:sz w:val="22"/>
          <w:szCs w:val="22"/>
        </w:rPr>
        <w:t>Selection</w:t>
      </w:r>
      <w:proofErr w:type="spellEnd"/>
      <w:r>
        <w:rPr>
          <w:rFonts w:ascii="Trebuchet MS" w:hAnsi="Trebuchet MS"/>
          <w:color w:val="616264"/>
          <w:sz w:val="22"/>
          <w:szCs w:val="22"/>
        </w:rPr>
        <w:t xml:space="preserve"> of </w:t>
      </w:r>
      <w:proofErr w:type="spellStart"/>
      <w:r>
        <w:rPr>
          <w:rFonts w:ascii="Trebuchet MS" w:hAnsi="Trebuchet MS"/>
          <w:color w:val="616264"/>
          <w:sz w:val="22"/>
          <w:szCs w:val="22"/>
        </w:rPr>
        <w:t>tool</w:t>
      </w:r>
      <w:proofErr w:type="spellEnd"/>
    </w:p>
    <w:p w14:paraId="31A15B4F" w14:textId="77777777" w:rsidR="007B7EE1" w:rsidRPr="007553F6" w:rsidRDefault="007B7EE1" w:rsidP="007B7EE1">
      <w:pPr>
        <w:pStyle w:val="T-puce"/>
        <w:numPr>
          <w:ilvl w:val="0"/>
          <w:numId w:val="0"/>
        </w:numPr>
        <w:rPr>
          <w:rFonts w:ascii="Trebuchet MS" w:hAnsi="Trebuchet MS"/>
          <w:color w:val="616264"/>
          <w:sz w:val="22"/>
          <w:szCs w:val="22"/>
        </w:rPr>
      </w:pPr>
    </w:p>
    <w:p w14:paraId="1638B966" w14:textId="77777777" w:rsidR="007B7EE1" w:rsidRPr="00250CA7" w:rsidRDefault="007B7EE1" w:rsidP="007B7EE1">
      <w:pPr>
        <w:numPr>
          <w:ilvl w:val="0"/>
          <w:numId w:val="14"/>
        </w:numPr>
        <w:ind w:left="709"/>
        <w:rPr>
          <w:rFonts w:ascii="Trebuchet MS" w:hAnsi="Trebuchet MS"/>
          <w:color w:val="616264"/>
          <w:sz w:val="22"/>
          <w:szCs w:val="22"/>
          <w:lang w:val="en-US"/>
        </w:rPr>
      </w:pPr>
      <w:r w:rsidRPr="00250CA7">
        <w:rPr>
          <w:rFonts w:ascii="Trebuchet MS" w:hAnsi="Trebuchet MS"/>
          <w:color w:val="616264"/>
          <w:sz w:val="22"/>
          <w:szCs w:val="22"/>
          <w:lang w:val="en-US"/>
        </w:rPr>
        <w:t xml:space="preserve">Use machining tree: modifying a </w:t>
      </w:r>
      <w:proofErr w:type="gramStart"/>
      <w:r w:rsidRPr="00250CA7">
        <w:rPr>
          <w:rFonts w:ascii="Trebuchet MS" w:hAnsi="Trebuchet MS"/>
          <w:color w:val="616264"/>
          <w:sz w:val="22"/>
          <w:szCs w:val="22"/>
          <w:lang w:val="en-US"/>
        </w:rPr>
        <w:t>cycle</w:t>
      </w:r>
      <w:proofErr w:type="gramEnd"/>
    </w:p>
    <w:p w14:paraId="192D2D69" w14:textId="77777777" w:rsidR="007B7EE1" w:rsidRPr="00250CA7" w:rsidRDefault="007B7EE1" w:rsidP="007B7EE1">
      <w:pPr>
        <w:ind w:left="709"/>
        <w:rPr>
          <w:rFonts w:ascii="Trebuchet MS" w:hAnsi="Trebuchet MS"/>
          <w:color w:val="616264"/>
          <w:sz w:val="22"/>
          <w:szCs w:val="22"/>
          <w:lang w:val="en-US"/>
        </w:rPr>
      </w:pPr>
    </w:p>
    <w:p w14:paraId="7533E730" w14:textId="77777777" w:rsidR="007B7EE1" w:rsidRDefault="007B7EE1" w:rsidP="007B7EE1">
      <w:pPr>
        <w:numPr>
          <w:ilvl w:val="0"/>
          <w:numId w:val="14"/>
        </w:numPr>
        <w:ind w:left="709"/>
        <w:rPr>
          <w:rFonts w:ascii="Trebuchet MS" w:hAnsi="Trebuchet MS"/>
          <w:color w:val="616264"/>
          <w:sz w:val="22"/>
          <w:szCs w:val="22"/>
        </w:rPr>
      </w:pPr>
      <w:r w:rsidRPr="00DF5C55">
        <w:rPr>
          <w:rFonts w:ascii="Trebuchet MS" w:hAnsi="Trebuchet MS"/>
          <w:color w:val="616264"/>
          <w:sz w:val="22"/>
          <w:szCs w:val="22"/>
        </w:rPr>
        <w:t xml:space="preserve">Tool </w:t>
      </w:r>
      <w:proofErr w:type="spellStart"/>
      <w:r w:rsidRPr="00DF5C55">
        <w:rPr>
          <w:rFonts w:ascii="Trebuchet MS" w:hAnsi="Trebuchet MS"/>
          <w:color w:val="616264"/>
          <w:sz w:val="22"/>
          <w:szCs w:val="22"/>
        </w:rPr>
        <w:t>path</w:t>
      </w:r>
      <w:proofErr w:type="spellEnd"/>
      <w:r w:rsidRPr="00DF5C55">
        <w:rPr>
          <w:rFonts w:ascii="Trebuchet MS" w:hAnsi="Trebuchet MS"/>
          <w:color w:val="616264"/>
          <w:sz w:val="22"/>
          <w:szCs w:val="22"/>
        </w:rPr>
        <w:t xml:space="preserve"> simulation</w:t>
      </w:r>
    </w:p>
    <w:p w14:paraId="6837D4CA" w14:textId="77777777" w:rsidR="00F16D92" w:rsidRPr="005C7E1B" w:rsidRDefault="00F16D92" w:rsidP="00F16D92">
      <w:pPr>
        <w:rPr>
          <w:rStyle w:val="Strong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EC158B" w14:paraId="095E6609" w14:textId="77777777" w:rsidTr="009227D0">
        <w:trPr>
          <w:trHeight w:val="8364"/>
        </w:trPr>
        <w:tc>
          <w:tcPr>
            <w:tcW w:w="5812" w:type="dxa"/>
          </w:tcPr>
          <w:p w14:paraId="40EB25D8" w14:textId="77777777" w:rsidR="00830243" w:rsidRPr="0067207C" w:rsidRDefault="00830243" w:rsidP="00E236EF">
            <w:pPr>
              <w:pStyle w:val="T-soustitre"/>
              <w:ind w:right="75"/>
              <w:rPr>
                <w:rStyle w:val="Strong"/>
              </w:rPr>
            </w:pPr>
          </w:p>
          <w:p w14:paraId="1817AEDB" w14:textId="1AF273DE" w:rsidR="005C7E1B" w:rsidRPr="009227D0" w:rsidRDefault="00AE202E" w:rsidP="00E236EF">
            <w:pPr>
              <w:pStyle w:val="Heading3"/>
              <w:numPr>
                <w:ilvl w:val="0"/>
                <w:numId w:val="43"/>
              </w:numPr>
              <w:ind w:right="75"/>
            </w:pPr>
            <w:proofErr w:type="spellStart"/>
            <w:proofErr w:type="gramStart"/>
            <w:r>
              <w:t>Turning</w:t>
            </w:r>
            <w:proofErr w:type="spellEnd"/>
            <w:r w:rsidR="005C7E1B" w:rsidRPr="009227D0">
              <w:t>:</w:t>
            </w:r>
            <w:proofErr w:type="gramEnd"/>
          </w:p>
          <w:p w14:paraId="5F9BC3CD" w14:textId="77777777" w:rsidR="005C7E1B" w:rsidRPr="0067207C" w:rsidRDefault="005C7E1B" w:rsidP="00E924D6">
            <w:pPr>
              <w:pStyle w:val="T-normal"/>
              <w:rPr>
                <w:rStyle w:val="Strong"/>
              </w:rPr>
            </w:pPr>
          </w:p>
          <w:p w14:paraId="75B36ACF" w14:textId="45D047FD" w:rsidR="005C7E1B" w:rsidRDefault="00EB39BC" w:rsidP="00E236EF">
            <w:pPr>
              <w:pStyle w:val="T-puce"/>
              <w:numPr>
                <w:ilvl w:val="0"/>
                <w:numId w:val="17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5C7E1B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AE202E" w:rsidRPr="00AD703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Turning</w:t>
            </w:r>
          </w:p>
          <w:p w14:paraId="7F157125" w14:textId="77777777" w:rsidR="005C7E1B" w:rsidRPr="005905AC" w:rsidRDefault="005C7E1B" w:rsidP="00E236EF">
            <w:pPr>
              <w:pStyle w:val="T-puce"/>
              <w:numPr>
                <w:ilvl w:val="0"/>
                <w:numId w:val="0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74A292A6" w14:textId="2145C196" w:rsidR="005C7E1B" w:rsidRPr="005905AC" w:rsidRDefault="00EB39BC" w:rsidP="00E236EF">
            <w:pPr>
              <w:pStyle w:val="T-puce"/>
              <w:numPr>
                <w:ilvl w:val="0"/>
                <w:numId w:val="17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5C7E1B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D162A3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0C2050AA" wp14:editId="3677F149">
                  <wp:extent cx="228600" cy="228600"/>
                  <wp:effectExtent l="0" t="0" r="0" b="0"/>
                  <wp:docPr id="905" name="Pictur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" name="Picture 905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0CE09" w14:textId="77777777" w:rsidR="005C7E1B" w:rsidRPr="0067207C" w:rsidRDefault="005C7E1B" w:rsidP="00E924D6">
            <w:pPr>
              <w:pStyle w:val="T-normal"/>
              <w:rPr>
                <w:rStyle w:val="Strong"/>
              </w:rPr>
            </w:pPr>
          </w:p>
          <w:p w14:paraId="0F8B6C1A" w14:textId="77777777" w:rsidR="00AE202E" w:rsidRPr="00C372D5" w:rsidRDefault="00AE202E" w:rsidP="00AE202E">
            <w:pPr>
              <w:pStyle w:val="T-normal"/>
              <w:jc w:val="left"/>
              <w:rPr>
                <w:lang w:val="en-US"/>
              </w:rPr>
            </w:pPr>
            <w:r w:rsidRPr="00C372D5">
              <w:rPr>
                <w:lang w:val="en-US"/>
              </w:rPr>
              <w:t>The stock is automatically created in relation to the profile.</w:t>
            </w:r>
          </w:p>
          <w:p w14:paraId="72BEE8B3" w14:textId="77777777" w:rsidR="00AE202E" w:rsidRPr="00C372D5" w:rsidRDefault="00AE202E" w:rsidP="00AE202E">
            <w:pPr>
              <w:pStyle w:val="T-normal"/>
              <w:jc w:val="left"/>
              <w:rPr>
                <w:lang w:val="en-US"/>
              </w:rPr>
            </w:pPr>
            <w:r w:rsidRPr="00C372D5">
              <w:rPr>
                <w:lang w:val="en-US"/>
              </w:rPr>
              <w:t>It is a cylindrical stock defined with a constant 5 mm overflow around the profile.</w:t>
            </w:r>
          </w:p>
          <w:p w14:paraId="4DFE0E48" w14:textId="118ECADF" w:rsidR="005C7E1B" w:rsidRPr="00C372D5" w:rsidRDefault="00AE202E" w:rsidP="00AE202E">
            <w:pPr>
              <w:pStyle w:val="T-normal"/>
              <w:rPr>
                <w:rStyle w:val="Strong"/>
                <w:lang w:val="en-US"/>
              </w:rPr>
            </w:pPr>
            <w:r w:rsidRPr="00C372D5">
              <w:rPr>
                <w:lang w:val="en-US"/>
              </w:rPr>
              <w:t>We are going to modify the stock manually</w:t>
            </w:r>
            <w:r w:rsidR="005C7E1B" w:rsidRPr="00C372D5">
              <w:rPr>
                <w:rStyle w:val="Strong"/>
                <w:lang w:val="en-US"/>
              </w:rPr>
              <w:t>.</w:t>
            </w:r>
          </w:p>
          <w:p w14:paraId="2676AE29" w14:textId="77777777" w:rsidR="005C7E1B" w:rsidRPr="00C372D5" w:rsidRDefault="005C7E1B" w:rsidP="00E236EF">
            <w:pPr>
              <w:pStyle w:val="T-puce"/>
              <w:numPr>
                <w:ilvl w:val="0"/>
                <w:numId w:val="0"/>
              </w:numPr>
              <w:ind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20411BE" w14:textId="73D4F8D8" w:rsidR="005C7E1B" w:rsidRPr="00C372D5" w:rsidRDefault="00AE202E" w:rsidP="00E236EF">
            <w:pPr>
              <w:pStyle w:val="T-puce"/>
              <w:numPr>
                <w:ilvl w:val="0"/>
                <w:numId w:val="18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</w:t>
            </w:r>
            <w:proofErr w:type="spell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Zmaxi</w:t>
            </w:r>
            <w:proofErr w:type="spellEnd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field, type 2 to make the stock more than 2mm behind the </w:t>
            </w:r>
            <w:proofErr w:type="gram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origin</w:t>
            </w:r>
            <w:proofErr w:type="gramEnd"/>
          </w:p>
          <w:p w14:paraId="61297E5D" w14:textId="77777777" w:rsidR="005C7E1B" w:rsidRPr="00C372D5" w:rsidRDefault="005C7E1B" w:rsidP="00E236EF">
            <w:pPr>
              <w:pStyle w:val="T-puce"/>
              <w:numPr>
                <w:ilvl w:val="0"/>
                <w:numId w:val="0"/>
              </w:numPr>
              <w:ind w:left="720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FE1958C" w14:textId="393B597D" w:rsidR="005C7E1B" w:rsidRDefault="00D162A3" w:rsidP="00E236EF">
            <w:pPr>
              <w:pStyle w:val="T-puce"/>
              <w:numPr>
                <w:ilvl w:val="0"/>
                <w:numId w:val="0"/>
              </w:numPr>
              <w:tabs>
                <w:tab w:val="left" w:pos="4992"/>
                <w:tab w:val="right" w:pos="5672"/>
              </w:tabs>
              <w:ind w:left="67" w:right="75" w:hanging="4"/>
              <w:jc w:val="center"/>
              <w:rPr>
                <w:rFonts w:ascii="Trebuchet MS" w:hAnsi="Trebuchet MS"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34E4E634" wp14:editId="164EE3E7">
                  <wp:extent cx="3528060" cy="220980"/>
                  <wp:effectExtent l="0" t="0" r="0" b="7620"/>
                  <wp:docPr id="908" name="Picture 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8" name="Picture 908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6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32D494" w14:textId="77777777" w:rsidR="005C7E1B" w:rsidRDefault="005C7E1B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25121EDD" w14:textId="30A8B952" w:rsidR="00830243" w:rsidRPr="00C372D5" w:rsidRDefault="00AE202E" w:rsidP="00E236EF">
            <w:pPr>
              <w:pStyle w:val="T-puce"/>
              <w:numPr>
                <w:ilvl w:val="0"/>
                <w:numId w:val="0"/>
              </w:numPr>
              <w:ind w:left="72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stock is cored out</w:t>
            </w:r>
            <w:r w:rsidR="00830243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:</w:t>
            </w:r>
          </w:p>
          <w:p w14:paraId="4336C9BE" w14:textId="77777777" w:rsidR="00830243" w:rsidRPr="00C372D5" w:rsidRDefault="00830243" w:rsidP="00E236EF">
            <w:pPr>
              <w:pStyle w:val="T-puce"/>
              <w:numPr>
                <w:ilvl w:val="0"/>
                <w:numId w:val="0"/>
              </w:numPr>
              <w:ind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7E6667A" w14:textId="64B55D37" w:rsidR="00830243" w:rsidRPr="00C372D5" w:rsidRDefault="00D162A3" w:rsidP="00E236EF">
            <w:pPr>
              <w:pStyle w:val="T-puce"/>
              <w:numPr>
                <w:ilvl w:val="0"/>
                <w:numId w:val="18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Change the value</w:t>
            </w:r>
            <w:r w:rsidR="00AE202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in </w:t>
            </w:r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D </w:t>
            </w:r>
            <w:r w:rsidR="00AE202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inner</w:t>
            </w:r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field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</w:t>
            </w:r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70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and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press</w:t>
            </w:r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proofErr w:type="gramStart"/>
            <w:r w:rsidR="00AE202E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ENTER</w:t>
            </w:r>
            <w:proofErr w:type="gramEnd"/>
          </w:p>
          <w:p w14:paraId="4CF611BD" w14:textId="77777777" w:rsidR="00830243" w:rsidRPr="00C372D5" w:rsidRDefault="00830243" w:rsidP="00E236EF">
            <w:pPr>
              <w:pStyle w:val="T-puce"/>
              <w:numPr>
                <w:ilvl w:val="0"/>
                <w:numId w:val="0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7135B13" w14:textId="38340BFE" w:rsidR="00F16D92" w:rsidRPr="00D162A3" w:rsidRDefault="00117ED3" w:rsidP="00E236EF">
            <w:pPr>
              <w:pStyle w:val="T-puce"/>
              <w:numPr>
                <w:ilvl w:val="0"/>
                <w:numId w:val="0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3FBCD33C" wp14:editId="0E943593">
                  <wp:extent cx="2537460" cy="228600"/>
                  <wp:effectExtent l="0" t="0" r="0" b="0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" name="Picture 913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46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99B274" w14:textId="77777777" w:rsidR="00830243" w:rsidRPr="00D162A3" w:rsidRDefault="00830243" w:rsidP="00E236EF">
            <w:pPr>
              <w:pStyle w:val="T-puce"/>
              <w:numPr>
                <w:ilvl w:val="0"/>
                <w:numId w:val="0"/>
              </w:numPr>
              <w:ind w:left="639"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F600215" w14:textId="07049D97" w:rsidR="00F16D92" w:rsidRPr="00C372D5" w:rsidRDefault="00EB39BC" w:rsidP="00E236EF">
            <w:pPr>
              <w:pStyle w:val="T-puce"/>
              <w:numPr>
                <w:ilvl w:val="0"/>
                <w:numId w:val="18"/>
              </w:numPr>
              <w:ind w:right="7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830243" w:rsidRPr="00C372D5">
              <w:rPr>
                <w:rStyle w:val="Strong"/>
                <w:lang w:val="en-US"/>
              </w:rPr>
              <w:t xml:space="preserve"> </w:t>
            </w:r>
            <w:r w:rsidR="00E236EF" w:rsidRPr="00E236EF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18AD671" wp14:editId="44F621E0">
                  <wp:extent cx="276264" cy="209579"/>
                  <wp:effectExtent l="0" t="0" r="9525" b="0"/>
                  <wp:docPr id="9716" name="Image 9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236EF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E202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="00D162A3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</w:t>
            </w:r>
            <w:r w:rsidR="00AE202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validate</w:t>
            </w:r>
          </w:p>
          <w:p w14:paraId="713C8F5B" w14:textId="77777777" w:rsidR="0067207C" w:rsidRPr="00C372D5" w:rsidRDefault="0067207C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B548AF3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5634D8A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DA288FD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F6E344B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1D8E7AD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93CCE29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CBDCD78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68802E83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left="360" w:right="75" w:hanging="36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8854117" w14:textId="77777777" w:rsidR="00E236EF" w:rsidRPr="00C372D5" w:rsidRDefault="00E236EF" w:rsidP="00E236EF">
            <w:pPr>
              <w:pStyle w:val="T-puce"/>
              <w:numPr>
                <w:ilvl w:val="0"/>
                <w:numId w:val="0"/>
              </w:numPr>
              <w:ind w:right="75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4B1EDF9A" w14:textId="77777777" w:rsidR="00F16D92" w:rsidRPr="00C372D5" w:rsidRDefault="00F16D92" w:rsidP="0067207C">
            <w:pPr>
              <w:pStyle w:val="Subtitle"/>
              <w:jc w:val="center"/>
              <w:rPr>
                <w:lang w:val="en-US"/>
              </w:rPr>
            </w:pPr>
          </w:p>
          <w:p w14:paraId="7A750563" w14:textId="17E70B5F" w:rsidR="00F16D92" w:rsidRPr="00EC158B" w:rsidRDefault="00D162A3" w:rsidP="0067207C">
            <w:pPr>
              <w:pStyle w:val="Subtitle"/>
              <w:jc w:val="center"/>
            </w:pPr>
            <w:r>
              <w:drawing>
                <wp:inline distT="0" distB="0" distL="0" distR="0" wp14:anchorId="15ABF549" wp14:editId="3821B956">
                  <wp:extent cx="1836420" cy="464820"/>
                  <wp:effectExtent l="0" t="0" r="0" b="0"/>
                  <wp:docPr id="904" name="Pictur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" name="Picture 904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420" cy="464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5C9D20" w14:textId="77777777" w:rsidR="00F16D92" w:rsidRPr="00EC158B" w:rsidRDefault="00F16D92" w:rsidP="0067207C">
            <w:pPr>
              <w:pStyle w:val="Subtitle"/>
              <w:jc w:val="center"/>
            </w:pPr>
          </w:p>
          <w:p w14:paraId="5A04BFB2" w14:textId="59D7794B" w:rsidR="00F16D92" w:rsidRPr="00EC158B" w:rsidRDefault="00F16D92" w:rsidP="0067207C">
            <w:pPr>
              <w:pStyle w:val="Subtitle"/>
              <w:jc w:val="center"/>
            </w:pPr>
          </w:p>
          <w:p w14:paraId="21BD813C" w14:textId="77777777" w:rsidR="00117ED3" w:rsidRDefault="00117ED3" w:rsidP="0067207C">
            <w:pPr>
              <w:pStyle w:val="Subtitle"/>
              <w:jc w:val="center"/>
            </w:pPr>
          </w:p>
          <w:p w14:paraId="4F3A659E" w14:textId="77777777" w:rsidR="00117ED3" w:rsidRDefault="00117ED3" w:rsidP="0067207C">
            <w:pPr>
              <w:pStyle w:val="Subtitle"/>
              <w:jc w:val="center"/>
            </w:pPr>
          </w:p>
          <w:p w14:paraId="123C31E7" w14:textId="77777777" w:rsidR="00117ED3" w:rsidRDefault="00117ED3" w:rsidP="0067207C">
            <w:pPr>
              <w:pStyle w:val="Subtitle"/>
              <w:jc w:val="center"/>
            </w:pPr>
          </w:p>
          <w:p w14:paraId="5085A897" w14:textId="77777777" w:rsidR="00117ED3" w:rsidRDefault="00117ED3" w:rsidP="0067207C">
            <w:pPr>
              <w:pStyle w:val="Subtitle"/>
              <w:jc w:val="center"/>
            </w:pPr>
          </w:p>
          <w:p w14:paraId="78004544" w14:textId="77777777" w:rsidR="00117ED3" w:rsidRDefault="00117ED3" w:rsidP="0067207C">
            <w:pPr>
              <w:pStyle w:val="Subtitle"/>
              <w:jc w:val="center"/>
            </w:pPr>
          </w:p>
          <w:p w14:paraId="033AFF3C" w14:textId="32A17B34" w:rsidR="00F16D92" w:rsidRPr="00EC158B" w:rsidRDefault="00117ED3" w:rsidP="0067207C">
            <w:pPr>
              <w:pStyle w:val="Subtitle"/>
              <w:jc w:val="center"/>
            </w:pPr>
            <w:r>
              <w:drawing>
                <wp:inline distT="0" distB="0" distL="0" distR="0" wp14:anchorId="541D28CB" wp14:editId="7DB2C38B">
                  <wp:extent cx="2971800" cy="3088005"/>
                  <wp:effectExtent l="0" t="0" r="0" b="0"/>
                  <wp:docPr id="914" name="Pictur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" name="Picture 914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08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7D1475" w14:textId="3744D9D1" w:rsidR="00F16D92" w:rsidRPr="00830243" w:rsidRDefault="00EC158B" w:rsidP="00983864">
      <w:pPr>
        <w:pStyle w:val="T-titre3"/>
        <w:rPr>
          <w:rFonts w:ascii="Trebuchet MS" w:hAnsi="Trebuchet MS"/>
          <w:b w:val="0"/>
          <w:color w:val="701552"/>
          <w:sz w:val="32"/>
          <w:szCs w:val="28"/>
        </w:rPr>
      </w:pPr>
      <w:r w:rsidRPr="0067207C">
        <w:rPr>
          <w:rStyle w:val="Strong"/>
          <w:highlight w:val="yellow"/>
        </w:rPr>
        <w:br w:type="page"/>
      </w:r>
      <w:r w:rsidR="00830243">
        <w:rPr>
          <w:rFonts w:ascii="Trebuchet MS" w:hAnsi="Trebuchet MS"/>
          <w:b w:val="0"/>
          <w:color w:val="701552"/>
          <w:sz w:val="32"/>
          <w:szCs w:val="28"/>
        </w:rPr>
        <w:lastRenderedPageBreak/>
        <w:t>Ope</w:t>
      </w:r>
      <w:r w:rsidR="00F16D92" w:rsidRPr="00830243">
        <w:rPr>
          <w:rFonts w:ascii="Trebuchet MS" w:hAnsi="Trebuchet MS"/>
          <w:b w:val="0"/>
          <w:color w:val="701552"/>
          <w:sz w:val="32"/>
          <w:szCs w:val="28"/>
        </w:rPr>
        <w:t xml:space="preserve"> 10</w:t>
      </w:r>
      <w:r w:rsidR="00830243">
        <w:rPr>
          <w:rFonts w:ascii="Trebuchet MS" w:hAnsi="Trebuchet MS"/>
          <w:b w:val="0"/>
          <w:color w:val="701552"/>
          <w:sz w:val="32"/>
          <w:szCs w:val="28"/>
        </w:rPr>
        <w:t xml:space="preserve"> </w:t>
      </w:r>
      <w:r w:rsidR="00F40657" w:rsidRPr="00F528E5">
        <w:rPr>
          <w:rFonts w:ascii="Trebuchet MS" w:hAnsi="Trebuchet MS"/>
          <w:color w:val="701552"/>
          <w:sz w:val="28"/>
          <w:szCs w:val="28"/>
          <w:lang w:val="en-US"/>
        </w:rPr>
        <w:t>Facing</w:t>
      </w:r>
    </w:p>
    <w:p w14:paraId="2A8684EB" w14:textId="77777777" w:rsidR="00EC158B" w:rsidRPr="00675C3E" w:rsidRDefault="00EC158B" w:rsidP="00983864">
      <w:pPr>
        <w:pStyle w:val="T-titre3"/>
        <w:rPr>
          <w:rStyle w:val="Strong"/>
          <w:sz w:val="6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EC158B" w14:paraId="6083E86B" w14:textId="77777777" w:rsidTr="00547CE0">
        <w:trPr>
          <w:trHeight w:val="4254"/>
        </w:trPr>
        <w:tc>
          <w:tcPr>
            <w:tcW w:w="5812" w:type="dxa"/>
          </w:tcPr>
          <w:p w14:paraId="05A5ED57" w14:textId="77777777" w:rsidR="00C15FD5" w:rsidRPr="00547CE0" w:rsidRDefault="00C15FD5" w:rsidP="00830243">
            <w:pPr>
              <w:pStyle w:val="T-soustitre"/>
              <w:rPr>
                <w:rStyle w:val="Strong"/>
              </w:rPr>
            </w:pPr>
          </w:p>
          <w:p w14:paraId="498ED781" w14:textId="0235920F" w:rsidR="00C15FD5" w:rsidRDefault="00F40657" w:rsidP="00EC49B8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C41BB9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Selection of geometry</w:t>
            </w:r>
            <w:r w:rsidR="00C15FD5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07EE52D9" w14:textId="77777777" w:rsidR="00C15FD5" w:rsidRPr="00547CE0" w:rsidRDefault="00C15FD5" w:rsidP="00547CE0">
            <w:pPr>
              <w:pStyle w:val="T-soustitre"/>
              <w:rPr>
                <w:rStyle w:val="Strong"/>
              </w:rPr>
            </w:pPr>
          </w:p>
          <w:p w14:paraId="5CED0049" w14:textId="7B2C5220" w:rsidR="00C15FD5" w:rsidRPr="00C15FD5" w:rsidRDefault="00EB39BC" w:rsidP="00A7189E">
            <w:pPr>
              <w:pStyle w:val="T-soustitre"/>
              <w:numPr>
                <w:ilvl w:val="0"/>
                <w:numId w:val="18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C15FD5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8C6B6A">
              <w:rPr>
                <w:rFonts w:ascii="Trebuchet MS" w:hAnsi="Trebuchet MS"/>
                <w:noProof/>
                <w:color w:val="616264"/>
                <w:sz w:val="22"/>
              </w:rPr>
              <w:drawing>
                <wp:inline distT="0" distB="0" distL="0" distR="0" wp14:anchorId="6E5797A0" wp14:editId="65FF81A5">
                  <wp:extent cx="998220" cy="228600"/>
                  <wp:effectExtent l="0" t="0" r="0" b="0"/>
                  <wp:docPr id="915" name="Picture 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" name="Picture 915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30C5DE" w14:textId="77777777" w:rsidR="00C15FD5" w:rsidRDefault="00C15FD5" w:rsidP="00A7189E">
            <w:pPr>
              <w:pStyle w:val="T-soustitre"/>
              <w:jc w:val="both"/>
              <w:rPr>
                <w:rFonts w:ascii="Trebuchet MS" w:hAnsi="Trebuchet MS"/>
                <w:color w:val="616264"/>
                <w:sz w:val="22"/>
              </w:rPr>
            </w:pPr>
          </w:p>
          <w:p w14:paraId="692384DA" w14:textId="70090848" w:rsidR="00547CE0" w:rsidRPr="00C372D5" w:rsidRDefault="00F40657" w:rsidP="00A7189E">
            <w:pPr>
              <w:pStyle w:val="T-soustitre"/>
              <w:ind w:left="72"/>
              <w:jc w:val="both"/>
              <w:rPr>
                <w:rFonts w:ascii="Trebuchet MS" w:hAnsi="Trebuchet MS"/>
                <w:b w:val="0"/>
                <w:color w:val="616264"/>
                <w:sz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lang w:val="en-US"/>
              </w:rPr>
              <w:t xml:space="preserve">Note: It is recommended to always zoom during selection to facilitate selection </w:t>
            </w:r>
            <w:r w:rsidR="008C6B6A">
              <w:rPr>
                <w:rFonts w:ascii="Trebuchet MS" w:hAnsi="Trebuchet MS"/>
                <w:color w:val="616264"/>
                <w:sz w:val="22"/>
                <w:lang w:val="en-US"/>
              </w:rPr>
              <w:t>of profiles.</w:t>
            </w:r>
          </w:p>
          <w:p w14:paraId="12AC89AC" w14:textId="77777777" w:rsidR="00547CE0" w:rsidRPr="00C372D5" w:rsidRDefault="00547CE0" w:rsidP="00A7189E">
            <w:pPr>
              <w:pStyle w:val="T-soustitre"/>
              <w:jc w:val="both"/>
              <w:rPr>
                <w:rStyle w:val="Strong"/>
                <w:lang w:val="en-US"/>
              </w:rPr>
            </w:pPr>
          </w:p>
          <w:p w14:paraId="002A433C" w14:textId="3BEEDCDB" w:rsidR="00C15FD5" w:rsidRPr="00C372D5" w:rsidRDefault="00EB39BC" w:rsidP="00A7189E">
            <w:pPr>
              <w:pStyle w:val="T-puce"/>
              <w:numPr>
                <w:ilvl w:val="0"/>
                <w:numId w:val="18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A0C3E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F40657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Selection</w:t>
            </w:r>
            <w:r w:rsidR="00C15FD5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42A1A28" wp14:editId="7B925445">
                  <wp:extent cx="360000" cy="352941"/>
                  <wp:effectExtent l="0" t="0" r="254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620DAA" w14:textId="77777777" w:rsidR="00C15FD5" w:rsidRPr="00C372D5" w:rsidRDefault="00C15FD5" w:rsidP="00E924D6">
            <w:pPr>
              <w:pStyle w:val="T-normal"/>
              <w:rPr>
                <w:rStyle w:val="Strong"/>
                <w:lang w:val="en-US"/>
              </w:rPr>
            </w:pPr>
          </w:p>
          <w:p w14:paraId="00F0905A" w14:textId="2D602833" w:rsidR="004243A2" w:rsidRPr="00C372D5" w:rsidRDefault="00EB39BC" w:rsidP="00F40657">
            <w:pPr>
              <w:pStyle w:val="T-puce"/>
              <w:numPr>
                <w:ilvl w:val="0"/>
                <w:numId w:val="18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F40657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 the first element of the path</w:t>
            </w:r>
            <w:r w:rsidR="00937070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as in the drawing and ensure that the arrow is pointing downwards.</w:t>
            </w:r>
          </w:p>
          <w:p w14:paraId="27DE8AD0" w14:textId="1FA929F8" w:rsidR="004243A2" w:rsidRPr="00506F45" w:rsidRDefault="00EB39BC" w:rsidP="004243A2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4243A2" w:rsidRPr="00506F4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506F45"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Profile OK</w:t>
            </w:r>
            <w:r w:rsidR="00506F45" w:rsidRPr="00506F4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506F45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37BBD78D" wp14:editId="3C490880">
                  <wp:extent cx="325582" cy="318135"/>
                  <wp:effectExtent l="0" t="0" r="0" b="5715"/>
                  <wp:docPr id="927" name="Pictur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407" r="84446" b="3029"/>
                          <a:stretch/>
                        </pic:blipFill>
                        <pic:spPr bwMode="auto">
                          <a:xfrm>
                            <a:off x="0" y="0"/>
                            <a:ext cx="325941" cy="3184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80174C" w14:textId="77777777" w:rsidR="00C15FD5" w:rsidRPr="00506F45" w:rsidRDefault="00C15FD5" w:rsidP="00A7189E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00A7366" w14:textId="552CDD1B" w:rsidR="00F16D92" w:rsidRPr="00C372D5" w:rsidRDefault="00F40657" w:rsidP="00A7189E">
            <w:pPr>
              <w:pStyle w:val="T-puce"/>
              <w:numPr>
                <w:ilvl w:val="0"/>
                <w:numId w:val="18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 need to modify the approach and return vectors which are tangent to the element shown.</w:t>
            </w:r>
          </w:p>
          <w:p w14:paraId="7BF9D566" w14:textId="77777777" w:rsidR="003E5D4E" w:rsidRPr="00C372D5" w:rsidRDefault="003E5D4E" w:rsidP="003E5D4E">
            <w:pPr>
              <w:pStyle w:val="T-puce"/>
              <w:numPr>
                <w:ilvl w:val="0"/>
                <w:numId w:val="0"/>
              </w:numPr>
              <w:rPr>
                <w:rStyle w:val="Strong"/>
                <w:lang w:val="en-US"/>
              </w:rPr>
            </w:pPr>
          </w:p>
        </w:tc>
        <w:tc>
          <w:tcPr>
            <w:tcW w:w="4820" w:type="dxa"/>
          </w:tcPr>
          <w:p w14:paraId="3A7C9B3C" w14:textId="77777777" w:rsidR="00C15FD5" w:rsidRPr="00C372D5" w:rsidRDefault="00C15FD5" w:rsidP="00830243">
            <w:pPr>
              <w:pStyle w:val="Subtitle"/>
              <w:jc w:val="center"/>
              <w:rPr>
                <w:lang w:val="en-US"/>
              </w:rPr>
            </w:pPr>
          </w:p>
          <w:p w14:paraId="595C21B0" w14:textId="279DD02F" w:rsidR="00F16D92" w:rsidRDefault="00D8695F" w:rsidP="006818ED">
            <w:pPr>
              <w:pStyle w:val="Subtitle"/>
              <w:jc w:val="center"/>
            </w:pPr>
            <w:r w:rsidRPr="00D8695F">
              <w:drawing>
                <wp:inline distT="0" distB="0" distL="0" distR="0" wp14:anchorId="320D0836" wp14:editId="3A45DAAB">
                  <wp:extent cx="2743583" cy="1819529"/>
                  <wp:effectExtent l="0" t="0" r="0" b="9525"/>
                  <wp:docPr id="9718" name="Image 9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583" cy="1819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5556C" w14:textId="77777777" w:rsidR="00C15FD5" w:rsidRPr="00C5329B" w:rsidRDefault="00C15FD5" w:rsidP="00830243">
            <w:pPr>
              <w:pStyle w:val="Subtitle"/>
              <w:jc w:val="center"/>
              <w:rPr>
                <w:rStyle w:val="Strong"/>
                <w:sz w:val="10"/>
              </w:rPr>
            </w:pPr>
          </w:p>
          <w:p w14:paraId="1C2AED13" w14:textId="42A740A2" w:rsidR="00F16D92" w:rsidRDefault="00937070" w:rsidP="0071547C">
            <w:pPr>
              <w:pStyle w:val="Subtitle"/>
              <w:jc w:val="center"/>
            </w:pPr>
            <w:r>
              <w:drawing>
                <wp:inline distT="0" distB="0" distL="0" distR="0" wp14:anchorId="25676317" wp14:editId="524B0204">
                  <wp:extent cx="2119746" cy="1845719"/>
                  <wp:effectExtent l="0" t="0" r="0" b="2540"/>
                  <wp:docPr id="916" name="Pictur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" name="Picture 916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669" cy="1850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D5A767" w14:textId="77777777" w:rsidR="00C15FD5" w:rsidRPr="003E5D4E" w:rsidRDefault="00C15FD5" w:rsidP="00830243">
            <w:pPr>
              <w:pStyle w:val="Subtitle"/>
              <w:jc w:val="center"/>
              <w:rPr>
                <w:rStyle w:val="Strong"/>
              </w:rPr>
            </w:pPr>
          </w:p>
        </w:tc>
      </w:tr>
      <w:tr w:rsidR="006818ED" w:rsidRPr="00EC158B" w14:paraId="2C3E0EDB" w14:textId="77777777" w:rsidTr="00547CE0">
        <w:trPr>
          <w:trHeight w:val="2188"/>
        </w:trPr>
        <w:tc>
          <w:tcPr>
            <w:tcW w:w="5812" w:type="dxa"/>
          </w:tcPr>
          <w:p w14:paraId="30E110DA" w14:textId="7A0B88CA" w:rsidR="003E5D4E" w:rsidRPr="009177E2" w:rsidRDefault="00F40657" w:rsidP="00643F3F">
            <w:pPr>
              <w:pStyle w:val="T-soustitre"/>
              <w:numPr>
                <w:ilvl w:val="0"/>
                <w:numId w:val="19"/>
              </w:numPr>
              <w:rPr>
                <w:rStyle w:val="Strong"/>
              </w:rPr>
            </w:pPr>
            <w:r w:rsidRPr="005B05ED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Tool selection</w:t>
            </w:r>
            <w:r w:rsidR="006818ED" w:rsidRPr="005B05ED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45505A48" w14:textId="462DC60C" w:rsidR="003E5D4E" w:rsidRDefault="00EB39BC" w:rsidP="00C228ED">
            <w:pPr>
              <w:pStyle w:val="T-puce"/>
              <w:numPr>
                <w:ilvl w:val="0"/>
                <w:numId w:val="19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E5D4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02D65">
              <w:rPr>
                <w:noProof/>
              </w:rPr>
              <w:drawing>
                <wp:inline distT="0" distB="0" distL="0" distR="0" wp14:anchorId="53C4E2AA" wp14:editId="41523031">
                  <wp:extent cx="323810" cy="390476"/>
                  <wp:effectExtent l="0" t="0" r="635" b="0"/>
                  <wp:docPr id="906" name="Imag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E5D4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F40657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Turning </w:t>
            </w:r>
            <w:r w:rsidR="00F4065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</w:t>
            </w:r>
            <w:r w:rsidR="00F40657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acing</w:t>
            </w:r>
            <w:r w:rsidR="00F40657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Cutter</w:t>
            </w:r>
          </w:p>
          <w:p w14:paraId="651396F8" w14:textId="742CE1E6" w:rsidR="00C228ED" w:rsidRDefault="00C228ED" w:rsidP="00C228ED">
            <w:pPr>
              <w:pStyle w:val="T-puce"/>
              <w:numPr>
                <w:ilvl w:val="0"/>
                <w:numId w:val="0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63872" behindDoc="0" locked="0" layoutInCell="1" allowOverlap="1" wp14:anchorId="0808BC35" wp14:editId="290789EC">
                  <wp:simplePos x="0" y="0"/>
                  <wp:positionH relativeFrom="column">
                    <wp:posOffset>1400175</wp:posOffset>
                  </wp:positionH>
                  <wp:positionV relativeFrom="paragraph">
                    <wp:posOffset>147955</wp:posOffset>
                  </wp:positionV>
                  <wp:extent cx="1487170" cy="198755"/>
                  <wp:effectExtent l="0" t="0" r="0" b="0"/>
                  <wp:wrapSquare wrapText="bothSides"/>
                  <wp:docPr id="951" name="Picture 951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 rotWithShape="1">
                          <a:blip r:embed="rId56"/>
                          <a:srcRect t="83186"/>
                          <a:stretch/>
                        </pic:blipFill>
                        <pic:spPr bwMode="auto">
                          <a:xfrm>
                            <a:off x="0" y="0"/>
                            <a:ext cx="1487170" cy="19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C7C3A1B" w14:textId="5EEAE3AA" w:rsidR="00C228ED" w:rsidRDefault="00C228ED" w:rsidP="00C228ED">
            <w:pPr>
              <w:pStyle w:val="T-puce"/>
              <w:numPr>
                <w:ilvl w:val="0"/>
                <w:numId w:val="19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 on</w:t>
            </w: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 xml:space="preserve"> </w:t>
            </w:r>
          </w:p>
          <w:p w14:paraId="34CDD675" w14:textId="52B9C065" w:rsidR="00C228ED" w:rsidRDefault="00C228ED" w:rsidP="00C228ED">
            <w:pPr>
              <w:pStyle w:val="ListParagraph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</w:p>
          <w:p w14:paraId="57A90644" w14:textId="543FE91C" w:rsidR="00C228ED" w:rsidRPr="00C372D5" w:rsidRDefault="00C228ED" w:rsidP="00C228ED">
            <w:pPr>
              <w:pStyle w:val="T-puce"/>
              <w:numPr>
                <w:ilvl w:val="0"/>
                <w:numId w:val="19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Select 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</w:t>
            </w:r>
            <w:r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T_Sandvik_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2020</w:t>
            </w:r>
            <w:r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_Right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</w:p>
          <w:p w14:paraId="0A624EA6" w14:textId="1FAA9446" w:rsidR="00C228ED" w:rsidRPr="00291CB2" w:rsidRDefault="00C228ED" w:rsidP="00C228ED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 xml:space="preserve">           M</w:t>
            </w: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T_Sandvik_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2020</w:t>
            </w: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Left.</w:t>
            </w:r>
          </w:p>
          <w:p w14:paraId="786FF804" w14:textId="77777777" w:rsidR="00C228ED" w:rsidRPr="00053BAF" w:rsidRDefault="00C228ED" w:rsidP="00C228ED">
            <w:pPr>
              <w:pStyle w:val="T-puce"/>
              <w:numPr>
                <w:ilvl w:val="0"/>
                <w:numId w:val="0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7A8A96C1" w14:textId="77777777" w:rsidR="00C228ED" w:rsidRPr="00F342AE" w:rsidRDefault="00C228ED" w:rsidP="00C228ED">
            <w:pPr>
              <w:pStyle w:val="T-puce"/>
              <w:numPr>
                <w:ilvl w:val="0"/>
                <w:numId w:val="19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F342A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Pr="00F342A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Pr="00F342A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F342AE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Confirm </w:t>
            </w:r>
            <w:r w:rsidRPr="00F342A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 download the tools library.</w:t>
            </w:r>
          </w:p>
          <w:p w14:paraId="31C65A22" w14:textId="77777777" w:rsidR="00C228ED" w:rsidRPr="00F342AE" w:rsidRDefault="00C228ED" w:rsidP="00C228ED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2AACFC9" w14:textId="13264F74" w:rsidR="00C228ED" w:rsidRDefault="00C228ED" w:rsidP="00C228ED">
            <w:pPr>
              <w:pStyle w:val="T-puce"/>
              <w:numPr>
                <w:ilvl w:val="0"/>
                <w:numId w:val="19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After downloading and installing, select 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</w:t>
            </w:r>
            <w:r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T_Sandvik_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2020</w:t>
            </w:r>
            <w:r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_Left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</w:t>
            </w: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library</w:t>
            </w:r>
            <w:proofErr w:type="gramEnd"/>
          </w:p>
          <w:p w14:paraId="3FC2D415" w14:textId="77777777" w:rsidR="00C228ED" w:rsidRPr="00C228ED" w:rsidRDefault="00C228ED" w:rsidP="00C228ED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A6F0194" w14:textId="77777777" w:rsidR="00283D38" w:rsidRDefault="00F40657" w:rsidP="00C228ED">
            <w:pPr>
              <w:pStyle w:val="T-puce"/>
              <w:numPr>
                <w:ilvl w:val="0"/>
                <w:numId w:val="19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list of </w:t>
            </w:r>
            <w:proofErr w:type="gram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tool</w:t>
            </w:r>
            <w:proofErr w:type="gramEnd"/>
            <w:r w:rsidR="003E5D4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EB39B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</w:t>
            </w:r>
            <w:r w:rsidR="00283D3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              </w:t>
            </w:r>
          </w:p>
          <w:p w14:paraId="58602666" w14:textId="59A24138" w:rsidR="003E5D4E" w:rsidRPr="00C372D5" w:rsidRDefault="003E5D4E" w:rsidP="00283D38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6C72F0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="00C228ED" w:rsidRPr="00C228ED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MS PCLNL 2020K 12</w:t>
            </w:r>
            <w:r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7BADE93F" w14:textId="77777777" w:rsidR="006818ED" w:rsidRPr="00C372D5" w:rsidRDefault="006818ED" w:rsidP="000F5A7E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1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22337C8E" w14:textId="58BA3964" w:rsidR="003E5D4E" w:rsidRPr="00675C3E" w:rsidRDefault="00C228ED" w:rsidP="006818ED">
            <w:pPr>
              <w:pStyle w:val="Subtitle"/>
              <w:jc w:val="center"/>
              <w:rPr>
                <w:sz w:val="12"/>
              </w:rPr>
            </w:pPr>
            <w:r>
              <w:drawing>
                <wp:anchor distT="0" distB="0" distL="114300" distR="114300" simplePos="0" relativeHeight="251670016" behindDoc="0" locked="0" layoutInCell="1" allowOverlap="1" wp14:anchorId="3AFBB26D" wp14:editId="13FBB645">
                  <wp:simplePos x="0" y="0"/>
                  <wp:positionH relativeFrom="column">
                    <wp:posOffset>-749300</wp:posOffset>
                  </wp:positionH>
                  <wp:positionV relativeFrom="paragraph">
                    <wp:posOffset>2007235</wp:posOffset>
                  </wp:positionV>
                  <wp:extent cx="2971800" cy="671830"/>
                  <wp:effectExtent l="0" t="0" r="0" b="0"/>
                  <wp:wrapNone/>
                  <wp:docPr id="954" name="Picture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4" name="Picture 954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71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7968" behindDoc="0" locked="0" layoutInCell="1" allowOverlap="1" wp14:anchorId="1F378166" wp14:editId="1F6DC145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494665</wp:posOffset>
                  </wp:positionV>
                  <wp:extent cx="678180" cy="701040"/>
                  <wp:effectExtent l="0" t="0" r="7620" b="3810"/>
                  <wp:wrapSquare wrapText="bothSides"/>
                  <wp:docPr id="917" name="Picture 917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" name="Picture 917" descr="Logo&#10;&#10;Description automatically generated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12"/>
              </w:rPr>
              <w:drawing>
                <wp:inline distT="0" distB="0" distL="0" distR="0" wp14:anchorId="1EEAE2B7" wp14:editId="47679764">
                  <wp:extent cx="2095500" cy="1961621"/>
                  <wp:effectExtent l="0" t="0" r="0" b="635"/>
                  <wp:docPr id="953" name="Picture 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3" name="Picture 953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461" cy="1976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D92" w:rsidRPr="00EC158B" w14:paraId="4D241393" w14:textId="77777777" w:rsidTr="00547CE0">
        <w:trPr>
          <w:trHeight w:val="1753"/>
        </w:trPr>
        <w:tc>
          <w:tcPr>
            <w:tcW w:w="5812" w:type="dxa"/>
          </w:tcPr>
          <w:p w14:paraId="63CCB508" w14:textId="77777777" w:rsidR="006818ED" w:rsidRPr="003E5D4E" w:rsidRDefault="006818ED" w:rsidP="006818ED">
            <w:pPr>
              <w:pStyle w:val="T-soustitre"/>
              <w:rPr>
                <w:rStyle w:val="Strong"/>
              </w:rPr>
            </w:pPr>
          </w:p>
          <w:p w14:paraId="12187401" w14:textId="0E6D049B" w:rsidR="003E5D4E" w:rsidRPr="00CE56D5" w:rsidRDefault="001378C7" w:rsidP="00630D7E">
            <w:pPr>
              <w:pStyle w:val="T-soustitre"/>
              <w:numPr>
                <w:ilvl w:val="0"/>
                <w:numId w:val="2"/>
              </w:numPr>
              <w:rPr>
                <w:rStyle w:val="Strong"/>
                <w:b w:val="0"/>
                <w:lang w:val="en-US"/>
              </w:rPr>
            </w:pPr>
            <w:r w:rsidRPr="00CE56D5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Selection of the machining cycle</w:t>
            </w:r>
            <w:r w:rsidR="006818ED" w:rsidRPr="00CE56D5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:</w:t>
            </w:r>
          </w:p>
          <w:p w14:paraId="4F270123" w14:textId="1C71B3C6" w:rsidR="003E5D4E" w:rsidRPr="00C372D5" w:rsidRDefault="00EB39BC" w:rsidP="00A7189E">
            <w:pPr>
              <w:pStyle w:val="T-puce"/>
              <w:numPr>
                <w:ilvl w:val="0"/>
                <w:numId w:val="2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A0C3E" w:rsidRPr="00C372D5">
              <w:rPr>
                <w:noProof/>
                <w:lang w:val="en-US"/>
              </w:rPr>
              <w:t xml:space="preserve"> </w:t>
            </w:r>
            <w:r w:rsidR="00F02D65">
              <w:rPr>
                <w:noProof/>
              </w:rPr>
              <w:drawing>
                <wp:inline distT="0" distB="0" distL="0" distR="0" wp14:anchorId="04B4C7E9" wp14:editId="4D5DC76D">
                  <wp:extent cx="333333" cy="380952"/>
                  <wp:effectExtent l="0" t="0" r="0" b="635"/>
                  <wp:docPr id="910" name="Image 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E5D4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378C7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3A450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Roughing</w:t>
            </w:r>
          </w:p>
          <w:p w14:paraId="26636D17" w14:textId="77777777" w:rsidR="003E5D4E" w:rsidRPr="00C372D5" w:rsidRDefault="003E5D4E" w:rsidP="00A7189E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F5CC8DF" w14:textId="2973DCD2" w:rsidR="003E5D4E" w:rsidRPr="00FF4700" w:rsidRDefault="001378C7" w:rsidP="00A7189E">
            <w:pPr>
              <w:pStyle w:val="T-puce"/>
              <w:numPr>
                <w:ilvl w:val="0"/>
                <w:numId w:val="2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list of </w:t>
            </w:r>
            <w:r w:rsidR="00377973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techno</w:t>
            </w:r>
            <w:r w:rsidR="003E5D4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EB39B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</w:t>
            </w:r>
            <w:r w:rsidR="003E5D4E" w:rsidRPr="00FF470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3A450E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Main Spindle - </w:t>
            </w:r>
            <w:proofErr w:type="gramStart"/>
            <w:r w:rsidR="003A450E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Face</w:t>
            </w:r>
            <w:proofErr w:type="gramEnd"/>
            <w:r w:rsidR="003E5D4E" w:rsidRPr="00FF470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3592F1B9" w14:textId="77777777" w:rsidR="00F16D92" w:rsidRPr="00FF4700" w:rsidRDefault="00F16D92" w:rsidP="003E5D4E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color w:val="616264"/>
                <w:sz w:val="10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61501076" w14:textId="0C10691D" w:rsidR="006818ED" w:rsidRPr="00FF4700" w:rsidRDefault="006818ED" w:rsidP="003E5D4E">
            <w:pPr>
              <w:pStyle w:val="Subtitle"/>
              <w:jc w:val="center"/>
              <w:rPr>
                <w:rStyle w:val="Strong"/>
                <w:sz w:val="8"/>
                <w:szCs w:val="8"/>
                <w:lang w:val="en-US"/>
              </w:rPr>
            </w:pPr>
          </w:p>
          <w:p w14:paraId="579458EE" w14:textId="2ED406D2" w:rsidR="003E5D4E" w:rsidRPr="003A450E" w:rsidRDefault="003A450E" w:rsidP="003E5D4E">
            <w:pPr>
              <w:pStyle w:val="Subtitle"/>
              <w:jc w:val="center"/>
              <w:rPr>
                <w:rStyle w:val="Strong"/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171661DC" wp14:editId="507BF254">
                  <wp:extent cx="495300" cy="563880"/>
                  <wp:effectExtent l="0" t="0" r="0" b="7620"/>
                  <wp:docPr id="920" name="Picture 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" name="Picture 920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248909" w14:textId="77777777" w:rsidR="003E5D4E" w:rsidRPr="003A450E" w:rsidRDefault="003E5D4E" w:rsidP="003E5D4E">
            <w:pPr>
              <w:pStyle w:val="Subtitle"/>
              <w:jc w:val="center"/>
              <w:rPr>
                <w:rStyle w:val="Strong"/>
                <w:sz w:val="10"/>
                <w:lang w:val="en-US"/>
              </w:rPr>
            </w:pPr>
          </w:p>
          <w:p w14:paraId="21AA11A9" w14:textId="01590519" w:rsidR="003E5D4E" w:rsidRPr="00720244" w:rsidRDefault="003A450E" w:rsidP="003E5D4E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4F253E50" wp14:editId="7C662369">
                  <wp:extent cx="2644140" cy="342900"/>
                  <wp:effectExtent l="0" t="0" r="3810" b="0"/>
                  <wp:docPr id="922" name="Pictur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" name="Picture 922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14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744FBF" w14:textId="77777777" w:rsidR="00DF064B" w:rsidRPr="00675C3E" w:rsidRDefault="00DF064B" w:rsidP="00DF064B">
            <w:pPr>
              <w:pStyle w:val="Subtitle"/>
              <w:jc w:val="center"/>
              <w:rPr>
                <w:sz w:val="8"/>
              </w:rPr>
            </w:pPr>
          </w:p>
        </w:tc>
      </w:tr>
      <w:tr w:rsidR="00F16D92" w:rsidRPr="00C372D5" w14:paraId="15CE245B" w14:textId="77777777" w:rsidTr="00547CE0">
        <w:trPr>
          <w:trHeight w:val="2589"/>
        </w:trPr>
        <w:tc>
          <w:tcPr>
            <w:tcW w:w="5812" w:type="dxa"/>
          </w:tcPr>
          <w:p w14:paraId="7C0FC949" w14:textId="77777777" w:rsidR="00DF064B" w:rsidRPr="00A7189E" w:rsidRDefault="00DF064B" w:rsidP="00A41818">
            <w:pPr>
              <w:pStyle w:val="T-soustitre"/>
              <w:rPr>
                <w:rStyle w:val="Strong"/>
              </w:rPr>
            </w:pPr>
          </w:p>
          <w:p w14:paraId="092A5607" w14:textId="2E8D7066" w:rsidR="006818ED" w:rsidRPr="00C50EA0" w:rsidRDefault="00377973" w:rsidP="001B451E">
            <w:pPr>
              <w:pStyle w:val="T-soustitre"/>
              <w:numPr>
                <w:ilvl w:val="0"/>
                <w:numId w:val="2"/>
              </w:numPr>
              <w:rPr>
                <w:rStyle w:val="Strong"/>
              </w:rPr>
            </w:pPr>
            <w:proofErr w:type="spellStart"/>
            <w:r w:rsidRPr="00A039EB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 w:rsidRPr="00A039EB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 w:rsidRPr="00A039EB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6818ED" w:rsidRPr="00A039EB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832F7A7" w14:textId="351FEBE0" w:rsidR="006818ED" w:rsidRPr="00CF49F8" w:rsidRDefault="00EB39BC" w:rsidP="00A7189E">
            <w:pPr>
              <w:pStyle w:val="T-puce"/>
              <w:numPr>
                <w:ilvl w:val="0"/>
                <w:numId w:val="21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818E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6818ED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BD6EC2">
              <w:rPr>
                <w:b/>
                <w:noProof/>
              </w:rPr>
              <w:drawing>
                <wp:inline distT="0" distB="0" distL="0" distR="0" wp14:anchorId="7074E785" wp14:editId="51B19597">
                  <wp:extent cx="360000" cy="352941"/>
                  <wp:effectExtent l="0" t="0" r="2540" b="0"/>
                  <wp:docPr id="949" name="Image 9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A8B34A" w14:textId="770D405B" w:rsidR="00CF49F8" w:rsidRPr="00C372D5" w:rsidRDefault="00CF49F8" w:rsidP="00A7189E">
            <w:pPr>
              <w:pStyle w:val="T-puce"/>
              <w:numPr>
                <w:ilvl w:val="0"/>
                <w:numId w:val="21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Right-click on the cycle and rename it to ‘</w:t>
            </w:r>
            <w:proofErr w:type="gramStart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Facing</w:t>
            </w:r>
            <w:proofErr w:type="gramEnd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’</w:t>
            </w:r>
          </w:p>
          <w:p w14:paraId="1653827C" w14:textId="77777777" w:rsidR="006818ED" w:rsidRPr="00C372D5" w:rsidRDefault="006818ED" w:rsidP="00A7189E">
            <w:pPr>
              <w:pStyle w:val="Subtitle"/>
              <w:rPr>
                <w:b/>
                <w:lang w:val="en-US"/>
              </w:rPr>
            </w:pPr>
          </w:p>
          <w:p w14:paraId="47687876" w14:textId="7AE37B17" w:rsidR="006C72F0" w:rsidRPr="00C372D5" w:rsidRDefault="00A039EB" w:rsidP="00A039EB">
            <w:pPr>
              <w:pStyle w:val="Subtitle"/>
              <w:jc w:val="center"/>
              <w:rPr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72E57D28" wp14:editId="125AB3A6">
                  <wp:extent cx="1381001" cy="768927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089" cy="784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2DE7199B" w14:textId="0B34ED6D" w:rsidR="00A41818" w:rsidRPr="00C372D5" w:rsidRDefault="00252D26" w:rsidP="00252D26">
            <w:pPr>
              <w:pStyle w:val="Subtitle"/>
              <w:jc w:val="center"/>
              <w:rPr>
                <w:rStyle w:val="Strong"/>
                <w:sz w:val="8"/>
                <w:lang w:val="en-US"/>
              </w:rPr>
            </w:pPr>
            <w:r>
              <w:rPr>
                <w:sz w:val="8"/>
                <w:lang w:val="en-US"/>
              </w:rPr>
              <w:drawing>
                <wp:inline distT="0" distB="0" distL="0" distR="0" wp14:anchorId="1F358FAB" wp14:editId="3E8D2679">
                  <wp:extent cx="1220204" cy="1655618"/>
                  <wp:effectExtent l="0" t="0" r="0" b="1905"/>
                  <wp:docPr id="923" name="Pictur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3" name="Picture 923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179" cy="167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987E33" w14:textId="77777777" w:rsidR="00F70A2E" w:rsidRDefault="00F70A2E" w:rsidP="00EC158B">
      <w:pPr>
        <w:pStyle w:val="T-titre3"/>
        <w:rPr>
          <w:rFonts w:ascii="Trebuchet MS" w:hAnsi="Trebuchet MS"/>
          <w:b w:val="0"/>
          <w:color w:val="701552"/>
          <w:sz w:val="32"/>
          <w:szCs w:val="32"/>
        </w:rPr>
      </w:pPr>
    </w:p>
    <w:p w14:paraId="205570C1" w14:textId="1160F4B5" w:rsidR="00F16D92" w:rsidRPr="00DF064B" w:rsidRDefault="00DF064B" w:rsidP="00EC158B">
      <w:pPr>
        <w:pStyle w:val="T-titre3"/>
        <w:rPr>
          <w:rFonts w:ascii="Trebuchet MS" w:hAnsi="Trebuchet MS"/>
          <w:b w:val="0"/>
          <w:color w:val="701552"/>
          <w:sz w:val="32"/>
          <w:szCs w:val="32"/>
        </w:rPr>
      </w:pPr>
      <w:r>
        <w:rPr>
          <w:rFonts w:ascii="Trebuchet MS" w:hAnsi="Trebuchet MS"/>
          <w:b w:val="0"/>
          <w:color w:val="701552"/>
          <w:sz w:val="32"/>
          <w:szCs w:val="32"/>
        </w:rPr>
        <w:t>Ope</w:t>
      </w:r>
      <w:r w:rsidR="00F16D92" w:rsidRPr="00DF064B">
        <w:rPr>
          <w:rFonts w:ascii="Trebuchet MS" w:hAnsi="Trebuchet MS"/>
          <w:b w:val="0"/>
          <w:color w:val="701552"/>
          <w:sz w:val="32"/>
          <w:szCs w:val="32"/>
        </w:rPr>
        <w:t xml:space="preserve"> 20</w:t>
      </w:r>
      <w:r>
        <w:rPr>
          <w:rFonts w:ascii="Trebuchet MS" w:hAnsi="Trebuchet MS"/>
          <w:b w:val="0"/>
          <w:color w:val="701552"/>
          <w:sz w:val="32"/>
          <w:szCs w:val="32"/>
        </w:rPr>
        <w:t xml:space="preserve"> </w:t>
      </w:r>
      <w:r w:rsidR="00377973" w:rsidRPr="00127198">
        <w:rPr>
          <w:rFonts w:ascii="Trebuchet MS" w:hAnsi="Trebuchet MS" w:cs="Arial"/>
          <w:color w:val="701552"/>
          <w:sz w:val="28"/>
          <w:szCs w:val="28"/>
          <w:lang w:val="en-US"/>
        </w:rPr>
        <w:t>Straight cutting (roughing)</w:t>
      </w:r>
    </w:p>
    <w:p w14:paraId="08D370B6" w14:textId="77777777" w:rsidR="00EC158B" w:rsidRPr="00C7417A" w:rsidRDefault="00EC158B" w:rsidP="00EC158B">
      <w:pPr>
        <w:pStyle w:val="T-titre3"/>
        <w:rPr>
          <w:rStyle w:val="Strong"/>
          <w:sz w:val="2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EC158B" w14:paraId="21BCFF51" w14:textId="77777777" w:rsidTr="00C5329B">
        <w:trPr>
          <w:trHeight w:val="6309"/>
        </w:trPr>
        <w:tc>
          <w:tcPr>
            <w:tcW w:w="5812" w:type="dxa"/>
          </w:tcPr>
          <w:p w14:paraId="3297AC5E" w14:textId="77777777" w:rsidR="00A765C3" w:rsidRPr="00C7417A" w:rsidRDefault="00A765C3" w:rsidP="00A765C3">
            <w:pPr>
              <w:pStyle w:val="T-soustitre"/>
              <w:ind w:left="360"/>
              <w:rPr>
                <w:rStyle w:val="Strong"/>
                <w:sz w:val="8"/>
              </w:rPr>
            </w:pPr>
          </w:p>
          <w:p w14:paraId="77B33B2B" w14:textId="2E17FBDC" w:rsidR="006D1FAD" w:rsidRPr="00801F09" w:rsidRDefault="00377973" w:rsidP="00801F09">
            <w:pPr>
              <w:pStyle w:val="T-soustitre"/>
              <w:numPr>
                <w:ilvl w:val="0"/>
                <w:numId w:val="2"/>
              </w:numPr>
              <w:rPr>
                <w:rStyle w:val="Strong"/>
                <w:b w:val="0"/>
                <w:color w:val="AD457A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</w:t>
            </w:r>
            <w:proofErr w:type="spellEnd"/>
            <w:r w:rsidR="006D1FAD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1F1E339" w14:textId="4F04BDC8" w:rsidR="006D1FAD" w:rsidRPr="00A41818" w:rsidRDefault="00EB39BC" w:rsidP="0049084D">
            <w:pPr>
              <w:pStyle w:val="T-soustitr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6D1FAD" w:rsidRPr="00A41818"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  <w:t xml:space="preserve"> </w:t>
            </w:r>
            <w:r w:rsidR="00506F45">
              <w:rPr>
                <w:rFonts w:ascii="Trebuchet MS" w:hAnsi="Trebuchet MS"/>
                <w:noProof/>
                <w:color w:val="616264"/>
                <w:sz w:val="22"/>
              </w:rPr>
              <w:drawing>
                <wp:inline distT="0" distB="0" distL="0" distR="0" wp14:anchorId="0DBD3293" wp14:editId="64909564">
                  <wp:extent cx="998220" cy="228600"/>
                  <wp:effectExtent l="0" t="0" r="0" b="0"/>
                  <wp:docPr id="925" name="Pictur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5" name="Picture 925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F6F5EA" w14:textId="6816D560" w:rsidR="006D1FAD" w:rsidRPr="00C372D5" w:rsidRDefault="00EB39BC" w:rsidP="0049084D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D1FA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Selection</w:t>
            </w:r>
            <w:r w:rsidR="006D1FA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C767F47" wp14:editId="2E2F613A">
                  <wp:extent cx="360000" cy="352941"/>
                  <wp:effectExtent l="0" t="0" r="2540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44E81A" w14:textId="77777777" w:rsidR="006D1FAD" w:rsidRPr="00C372D5" w:rsidRDefault="006D1FAD" w:rsidP="00E924D6">
            <w:pPr>
              <w:pStyle w:val="T-normal"/>
              <w:rPr>
                <w:rStyle w:val="Strong"/>
                <w:lang w:val="en-US"/>
              </w:rPr>
            </w:pPr>
          </w:p>
          <w:p w14:paraId="5B88FBF8" w14:textId="5C1488C8" w:rsidR="006D1FAD" w:rsidRPr="00C372D5" w:rsidRDefault="00EB39BC" w:rsidP="0049084D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77973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first path element, on the right (image A), click on OK</w:t>
            </w:r>
          </w:p>
          <w:p w14:paraId="313740B9" w14:textId="19A0676C" w:rsidR="006D1FAD" w:rsidRPr="00C372D5" w:rsidRDefault="006D1FAD" w:rsidP="0049084D">
            <w:pPr>
              <w:pStyle w:val="T-puce"/>
              <w:numPr>
                <w:ilvl w:val="0"/>
                <w:numId w:val="0"/>
              </w:numPr>
              <w:ind w:left="639" w:right="72"/>
              <w:jc w:val="both"/>
              <w:rPr>
                <w:rStyle w:val="Strong"/>
                <w:lang w:val="en-US"/>
              </w:rPr>
            </w:pPr>
          </w:p>
          <w:p w14:paraId="28B31969" w14:textId="5FBDB929" w:rsidR="00B50187" w:rsidRPr="00801F09" w:rsidRDefault="00EB39BC" w:rsidP="00801F09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D1FA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last path element, on the left (image B), click on OK</w:t>
            </w:r>
          </w:p>
          <w:p w14:paraId="79E29793" w14:textId="589716E0" w:rsidR="00B50187" w:rsidRPr="00506F45" w:rsidRDefault="00EB39BC" w:rsidP="00B50187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506F45" w:rsidRPr="00506F4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Profile OK</w:t>
            </w:r>
            <w:r w:rsidR="00B50187" w:rsidRPr="00506F4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506F45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552DA44" wp14:editId="6AE0337B">
                  <wp:extent cx="325582" cy="318135"/>
                  <wp:effectExtent l="0" t="0" r="0" b="5715"/>
                  <wp:docPr id="926" name="Pictur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407" r="84446" b="3029"/>
                          <a:stretch/>
                        </pic:blipFill>
                        <pic:spPr bwMode="auto">
                          <a:xfrm>
                            <a:off x="0" y="0"/>
                            <a:ext cx="325941" cy="3184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DDD8B8" w14:textId="77777777" w:rsidR="006D1FAD" w:rsidRPr="00506F45" w:rsidRDefault="006D1FAD" w:rsidP="00B50187">
            <w:pPr>
              <w:pStyle w:val="T-puce"/>
              <w:numPr>
                <w:ilvl w:val="0"/>
                <w:numId w:val="0"/>
              </w:numPr>
              <w:ind w:right="72"/>
              <w:jc w:val="both"/>
              <w:rPr>
                <w:rStyle w:val="Strong"/>
                <w:lang w:val="en-US"/>
              </w:rPr>
            </w:pPr>
          </w:p>
          <w:p w14:paraId="4DCFB720" w14:textId="56DFFBC5" w:rsidR="0049084D" w:rsidRPr="00C372D5" w:rsidRDefault="00A050FD" w:rsidP="0049084D">
            <w:pPr>
              <w:pStyle w:val="T-puce"/>
              <w:numPr>
                <w:ilvl w:val="0"/>
                <w:numId w:val="0"/>
              </w:numPr>
              <w:ind w:left="72" w:right="72" w:hanging="4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Note</w:t>
            </w:r>
            <w:r w:rsidR="0049084D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:</w:t>
            </w:r>
            <w:r w:rsidR="0049084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 need to modify the approach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vector which are tangent to the element shown</w:t>
            </w:r>
            <w:r w:rsidR="0049084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34B12DE1" w14:textId="77777777" w:rsidR="0049084D" w:rsidRPr="00C372D5" w:rsidRDefault="0049084D" w:rsidP="00AC3BDE">
            <w:pPr>
              <w:pStyle w:val="T-puce"/>
              <w:numPr>
                <w:ilvl w:val="0"/>
                <w:numId w:val="0"/>
              </w:numPr>
              <w:ind w:left="360" w:hanging="360"/>
              <w:jc w:val="both"/>
              <w:rPr>
                <w:rStyle w:val="Strong"/>
                <w:lang w:val="en-US"/>
              </w:rPr>
            </w:pPr>
          </w:p>
          <w:p w14:paraId="0C39CFC2" w14:textId="7D3EB9CC" w:rsidR="0049084D" w:rsidRPr="00C372D5" w:rsidRDefault="00377973" w:rsidP="0049084D">
            <w:pPr>
              <w:pStyle w:val="T-puce"/>
              <w:numPr>
                <w:ilvl w:val="0"/>
                <w:numId w:val="44"/>
              </w:numPr>
              <w:ind w:left="639"/>
              <w:jc w:val="both"/>
              <w:rPr>
                <w:rStyle w:val="Strong"/>
                <w:lang w:val="en-US"/>
              </w:rPr>
            </w:pPr>
            <w:r w:rsidRPr="00C372D5">
              <w:rPr>
                <w:rStyle w:val="Strong"/>
                <w:lang w:val="en-US"/>
              </w:rPr>
              <w:t xml:space="preserve">Select the </w:t>
            </w:r>
            <w:r w:rsidR="00B65385" w:rsidRPr="00C372D5">
              <w:rPr>
                <w:rStyle w:val="Strong"/>
                <w:lang w:val="en-US"/>
              </w:rPr>
              <w:t xml:space="preserve">Ret </w:t>
            </w:r>
            <w:proofErr w:type="spellStart"/>
            <w:r w:rsidR="00B65385" w:rsidRPr="00C372D5">
              <w:rPr>
                <w:rStyle w:val="Strong"/>
                <w:lang w:val="en-US"/>
              </w:rPr>
              <w:t>V</w:t>
            </w:r>
            <w:r w:rsidRPr="00C372D5">
              <w:rPr>
                <w:rStyle w:val="Strong"/>
                <w:lang w:val="en-US"/>
              </w:rPr>
              <w:t>ect</w:t>
            </w:r>
            <w:proofErr w:type="spellEnd"/>
            <w:r w:rsidR="00B65385" w:rsidRPr="00C372D5">
              <w:rPr>
                <w:rStyle w:val="Strong"/>
                <w:lang w:val="en-US"/>
              </w:rPr>
              <w:t xml:space="preserve"> </w:t>
            </w:r>
            <w:r w:rsidRPr="00C372D5">
              <w:rPr>
                <w:rStyle w:val="Strong"/>
                <w:lang w:val="en-US"/>
              </w:rPr>
              <w:t xml:space="preserve">check box, then manually enter the value </w:t>
            </w:r>
            <w:r w:rsidR="00A050FD">
              <w:rPr>
                <w:rStyle w:val="Strong"/>
                <w:lang w:val="en-US"/>
              </w:rPr>
              <w:t xml:space="preserve">90 and press </w:t>
            </w:r>
            <w:proofErr w:type="gramStart"/>
            <w:r w:rsidR="00A050FD">
              <w:rPr>
                <w:rStyle w:val="Strong"/>
                <w:lang w:val="en-US"/>
              </w:rPr>
              <w:t>Enter</w:t>
            </w:r>
            <w:proofErr w:type="gramEnd"/>
            <w:r w:rsidR="0049084D" w:rsidRPr="00C372D5">
              <w:rPr>
                <w:rStyle w:val="Strong"/>
                <w:lang w:val="en-US"/>
              </w:rPr>
              <w:t xml:space="preserve"> </w:t>
            </w:r>
          </w:p>
          <w:p w14:paraId="20E3EFBD" w14:textId="77777777" w:rsidR="0049084D" w:rsidRPr="00C372D5" w:rsidRDefault="0049084D" w:rsidP="0049084D">
            <w:pPr>
              <w:pStyle w:val="T-puce"/>
              <w:numPr>
                <w:ilvl w:val="0"/>
                <w:numId w:val="0"/>
              </w:numPr>
              <w:ind w:left="639"/>
              <w:jc w:val="center"/>
              <w:rPr>
                <w:rStyle w:val="Strong"/>
                <w:sz w:val="10"/>
                <w:lang w:val="en-US"/>
              </w:rPr>
            </w:pPr>
          </w:p>
          <w:p w14:paraId="7DD647E6" w14:textId="466D816B" w:rsidR="006D1FAD" w:rsidRPr="00A050FD" w:rsidRDefault="00A050FD" w:rsidP="00801F09">
            <w:pPr>
              <w:pStyle w:val="Subtitle"/>
              <w:ind w:left="639" w:right="72"/>
              <w:jc w:val="center"/>
              <w:rPr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31852241" wp14:editId="541FDAAD">
                  <wp:extent cx="1379220" cy="236220"/>
                  <wp:effectExtent l="0" t="0" r="0" b="0"/>
                  <wp:docPr id="928" name="Pictur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8" name="Picture 928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22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6486C83F" w14:textId="4A3DF85A" w:rsidR="00F16D92" w:rsidRPr="00801F09" w:rsidRDefault="00801F09" w:rsidP="00801F09">
            <w:pPr>
              <w:pStyle w:val="Subtitle"/>
              <w:jc w:val="center"/>
            </w:pPr>
            <w:r w:rsidRPr="00415F8B">
              <w:drawing>
                <wp:anchor distT="0" distB="0" distL="114300" distR="114300" simplePos="0" relativeHeight="251640320" behindDoc="0" locked="0" layoutInCell="1" allowOverlap="1" wp14:anchorId="1D572594" wp14:editId="0862FF0C">
                  <wp:simplePos x="0" y="0"/>
                  <wp:positionH relativeFrom="column">
                    <wp:posOffset>607695</wp:posOffset>
                  </wp:positionH>
                  <wp:positionV relativeFrom="page">
                    <wp:posOffset>957580</wp:posOffset>
                  </wp:positionV>
                  <wp:extent cx="1457325" cy="1295400"/>
                  <wp:effectExtent l="0" t="0" r="9525" b="0"/>
                  <wp:wrapTopAndBottom/>
                  <wp:docPr id="9724" name="Image 9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91D8C" w:rsidRPr="00291D8C">
              <w:drawing>
                <wp:inline distT="0" distB="0" distL="0" distR="0" wp14:anchorId="232CAE96" wp14:editId="652F89B5">
                  <wp:extent cx="1514686" cy="895475"/>
                  <wp:effectExtent l="0" t="0" r="0" b="0"/>
                  <wp:docPr id="9722" name="Image 97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686" cy="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050FD">
              <w:drawing>
                <wp:inline distT="0" distB="0" distL="0" distR="0" wp14:anchorId="09136830" wp14:editId="71A10B5E">
                  <wp:extent cx="2025650" cy="1462104"/>
                  <wp:effectExtent l="0" t="0" r="0" b="5080"/>
                  <wp:docPr id="930" name="Pictur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" name="Picture 930"/>
                          <pic:cNvPicPr/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491" cy="1474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FAD" w:rsidRPr="00EC158B" w14:paraId="1DB2F6B3" w14:textId="77777777" w:rsidTr="0049084D">
        <w:trPr>
          <w:trHeight w:val="1931"/>
        </w:trPr>
        <w:tc>
          <w:tcPr>
            <w:tcW w:w="5812" w:type="dxa"/>
          </w:tcPr>
          <w:p w14:paraId="6A9B8583" w14:textId="77777777" w:rsidR="006D1FAD" w:rsidRPr="009177E2" w:rsidRDefault="006D1FAD" w:rsidP="000F5A7E">
            <w:pPr>
              <w:rPr>
                <w:rStyle w:val="Strong"/>
              </w:rPr>
            </w:pPr>
          </w:p>
          <w:p w14:paraId="0DE1EB4D" w14:textId="1BF3BA92" w:rsidR="00AC3BDE" w:rsidRPr="004E0A37" w:rsidRDefault="00990A61" w:rsidP="00AC3BDE">
            <w:pPr>
              <w:pStyle w:val="T-soustitre"/>
              <w:numPr>
                <w:ilvl w:val="0"/>
                <w:numId w:val="2"/>
              </w:numPr>
              <w:rPr>
                <w:rStyle w:val="Strong"/>
                <w:b w:val="0"/>
                <w:color w:val="AD457A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Tool</w:t>
            </w:r>
            <w:r w:rsidR="006D1FAD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13112B7C" w14:textId="7D8C3CD8" w:rsidR="00AC3BDE" w:rsidRPr="00801F09" w:rsidRDefault="00EB39BC" w:rsidP="00801F09">
            <w:pPr>
              <w:pStyle w:val="T-puce"/>
              <w:numPr>
                <w:ilvl w:val="0"/>
                <w:numId w:val="19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AC3BD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02D65">
              <w:rPr>
                <w:noProof/>
              </w:rPr>
              <w:drawing>
                <wp:inline distT="0" distB="0" distL="0" distR="0" wp14:anchorId="5B2ACEE8" wp14:editId="57C413A5">
                  <wp:extent cx="323810" cy="390476"/>
                  <wp:effectExtent l="0" t="0" r="635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3BD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990A6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990A61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Turning </w:t>
            </w:r>
            <w:r w:rsidR="00990A6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</w:t>
            </w:r>
            <w:r w:rsidR="00990A61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acing </w:t>
            </w:r>
            <w:r w:rsidR="00990A61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Cutter</w:t>
            </w:r>
          </w:p>
          <w:p w14:paraId="75D115D9" w14:textId="5C8C68B1" w:rsidR="004E0A37" w:rsidRPr="00C372D5" w:rsidRDefault="00990A61" w:rsidP="004E0A37">
            <w:pPr>
              <w:pStyle w:val="T-puce"/>
              <w:numPr>
                <w:ilvl w:val="0"/>
                <w:numId w:val="19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Select </w:t>
            </w:r>
            <w:r w:rsidR="004E0A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01F0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</w:t>
            </w:r>
            <w:r w:rsidR="00801F09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T</w:t>
            </w:r>
            <w:proofErr w:type="gramEnd"/>
            <w:r w:rsidR="00801F09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_Sandvik_</w:t>
            </w:r>
            <w:r w:rsidR="00801F0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2020</w:t>
            </w:r>
            <w:r w:rsidR="00801F09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_Left</w:t>
            </w:r>
            <w:r w:rsidR="00801F0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under user</w:t>
            </w:r>
          </w:p>
          <w:p w14:paraId="14BDF65D" w14:textId="70C9B7DF" w:rsidR="00AC3BDE" w:rsidRPr="00C372D5" w:rsidRDefault="00990A61" w:rsidP="004E0A37">
            <w:pPr>
              <w:pStyle w:val="T-puce"/>
              <w:numPr>
                <w:ilvl w:val="0"/>
                <w:numId w:val="19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list of </w:t>
            </w:r>
            <w:proofErr w:type="gram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tool</w:t>
            </w:r>
            <w:proofErr w:type="gramEnd"/>
            <w:r w:rsidR="004E0A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EB39B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 </w:t>
            </w:r>
            <w:r w:rsidR="004E0A37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4E0A37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="00801F09" w:rsidRPr="00801F0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MS PDJNL 2020K 11</w:t>
            </w:r>
            <w:r w:rsidR="004E0A37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56A0F7BE" w14:textId="77777777" w:rsidR="006D1FAD" w:rsidRPr="00C372D5" w:rsidRDefault="006D1FAD" w:rsidP="000F5A7E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</w:tcPr>
          <w:p w14:paraId="433B795D" w14:textId="24E8BA8F" w:rsidR="00600C6E" w:rsidRDefault="009319C3" w:rsidP="00600C6E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0F49D020" wp14:editId="5D546555">
                  <wp:extent cx="539750" cy="557944"/>
                  <wp:effectExtent l="0" t="0" r="0" b="0"/>
                  <wp:docPr id="931" name="Picture 931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" name="Picture 917" descr="Logo&#10;&#10;Description automatically generated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514" cy="559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ABD04E" w14:textId="2285FBDD" w:rsidR="00600C6E" w:rsidRPr="000746FF" w:rsidRDefault="00600C6E" w:rsidP="00600C6E">
            <w:pPr>
              <w:pStyle w:val="Subtitle"/>
              <w:jc w:val="center"/>
              <w:rPr>
                <w:rStyle w:val="Strong"/>
                <w:sz w:val="10"/>
              </w:rPr>
            </w:pPr>
          </w:p>
          <w:p w14:paraId="69633346" w14:textId="54F9E6CF" w:rsidR="006D1FAD" w:rsidRPr="007553F6" w:rsidRDefault="00801F09" w:rsidP="00B8784E">
            <w:pPr>
              <w:pStyle w:val="Subtitle"/>
            </w:pPr>
            <w:r>
              <w:drawing>
                <wp:inline distT="0" distB="0" distL="0" distR="0" wp14:anchorId="1218811F" wp14:editId="10F92324">
                  <wp:extent cx="2971800" cy="670560"/>
                  <wp:effectExtent l="0" t="0" r="0" b="0"/>
                  <wp:docPr id="955" name="Picture 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" name="Picture 955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7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FAD" w:rsidRPr="00EC158B" w14:paraId="2388F5E3" w14:textId="77777777" w:rsidTr="0049084D">
        <w:trPr>
          <w:trHeight w:val="1549"/>
        </w:trPr>
        <w:tc>
          <w:tcPr>
            <w:tcW w:w="5812" w:type="dxa"/>
          </w:tcPr>
          <w:p w14:paraId="4A5E9D20" w14:textId="7A43AD86" w:rsidR="00600C6E" w:rsidRPr="00801F09" w:rsidRDefault="00AA7F1D" w:rsidP="00B41B1B">
            <w:pPr>
              <w:pStyle w:val="T-soustitre"/>
              <w:numPr>
                <w:ilvl w:val="0"/>
                <w:numId w:val="2"/>
              </w:numPr>
              <w:rPr>
                <w:rStyle w:val="Strong"/>
                <w:b w:val="0"/>
              </w:rPr>
            </w:pPr>
            <w:proofErr w:type="spellStart"/>
            <w:r w:rsidRPr="00801F0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 w:rsidRPr="00801F0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 w:rsidRPr="00801F0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</w:t>
            </w:r>
            <w:proofErr w:type="spellEnd"/>
            <w:r w:rsidRPr="00801F0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cycle</w:t>
            </w:r>
            <w:r w:rsidR="006D1FAD" w:rsidRPr="00801F09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2ABEAA32" w14:textId="1826A522" w:rsidR="00600C6E" w:rsidRPr="00C372D5" w:rsidRDefault="00EB39BC" w:rsidP="00600C6E">
            <w:pPr>
              <w:pStyle w:val="T-puce"/>
              <w:numPr>
                <w:ilvl w:val="0"/>
                <w:numId w:val="2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00C6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02D65">
              <w:rPr>
                <w:noProof/>
              </w:rPr>
              <w:drawing>
                <wp:inline distT="0" distB="0" distL="0" distR="0" wp14:anchorId="4F8ECF69" wp14:editId="7B6B187D">
                  <wp:extent cx="333333" cy="380952"/>
                  <wp:effectExtent l="0" t="0" r="0" b="635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00C6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A7F1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AA7F1D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Roughing</w:t>
            </w:r>
          </w:p>
          <w:p w14:paraId="6F940445" w14:textId="77777777" w:rsidR="00600C6E" w:rsidRPr="00C372D5" w:rsidRDefault="00600C6E" w:rsidP="00600C6E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84AC05E" w14:textId="5304F1FC" w:rsidR="006D1FAD" w:rsidRPr="001C19E0" w:rsidRDefault="00AA7F1D" w:rsidP="001C19E0">
            <w:pPr>
              <w:pStyle w:val="T-puce"/>
              <w:numPr>
                <w:ilvl w:val="0"/>
                <w:numId w:val="2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of techno</w:t>
            </w:r>
            <w:r w:rsidR="00600C6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EB39BC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r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on</w:t>
            </w:r>
            <w:r w:rsidR="00600C6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00C6E" w:rsidRPr="009319C3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9319C3" w:rsidRPr="009319C3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Main Spindle - Outside</w:t>
            </w:r>
            <w:r w:rsidR="00600C6E" w:rsidRPr="009319C3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</w:tc>
        <w:tc>
          <w:tcPr>
            <w:tcW w:w="4820" w:type="dxa"/>
          </w:tcPr>
          <w:p w14:paraId="76C2AAD0" w14:textId="4BC4B439" w:rsidR="0061534C" w:rsidRPr="00FF4700" w:rsidRDefault="0061534C" w:rsidP="0061534C">
            <w:pPr>
              <w:pStyle w:val="Subtitle"/>
              <w:jc w:val="center"/>
              <w:rPr>
                <w:rStyle w:val="Strong"/>
                <w:sz w:val="10"/>
                <w:szCs w:val="10"/>
                <w:lang w:val="en-US"/>
              </w:rPr>
            </w:pPr>
          </w:p>
          <w:p w14:paraId="251FF782" w14:textId="2DC59885" w:rsidR="0061534C" w:rsidRPr="005170F5" w:rsidRDefault="009319C3" w:rsidP="0061534C">
            <w:pPr>
              <w:pStyle w:val="Subtitle"/>
              <w:jc w:val="center"/>
              <w:rPr>
                <w:rStyle w:val="Strong"/>
              </w:rPr>
            </w:pPr>
            <w:r>
              <w:rPr>
                <w:lang w:val="en-US"/>
              </w:rPr>
              <w:drawing>
                <wp:inline distT="0" distB="0" distL="0" distR="0" wp14:anchorId="1078F6D5" wp14:editId="0BA1F04F">
                  <wp:extent cx="495300" cy="563880"/>
                  <wp:effectExtent l="0" t="0" r="0" b="7620"/>
                  <wp:docPr id="933" name="Pictur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" name="Picture 920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66F923" w14:textId="77777777" w:rsidR="0061534C" w:rsidRPr="000746FF" w:rsidRDefault="0061534C" w:rsidP="0061534C">
            <w:pPr>
              <w:pStyle w:val="Subtitle"/>
              <w:jc w:val="center"/>
              <w:rPr>
                <w:rStyle w:val="Strong"/>
                <w:sz w:val="10"/>
              </w:rPr>
            </w:pPr>
          </w:p>
          <w:p w14:paraId="4770956C" w14:textId="384697FD" w:rsidR="0061534C" w:rsidRPr="00720244" w:rsidRDefault="009319C3" w:rsidP="0061534C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0741867A" wp14:editId="1AAFED0D">
                  <wp:extent cx="2636520" cy="365760"/>
                  <wp:effectExtent l="0" t="0" r="0" b="0"/>
                  <wp:docPr id="936" name="Picture 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6520" cy="36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2124AE" w14:textId="77777777" w:rsidR="006D1FAD" w:rsidRPr="007553F6" w:rsidRDefault="006D1FAD" w:rsidP="00AC3BDE">
            <w:pPr>
              <w:pStyle w:val="Subtitle"/>
              <w:jc w:val="center"/>
            </w:pPr>
          </w:p>
        </w:tc>
      </w:tr>
      <w:tr w:rsidR="00F16D92" w:rsidRPr="00C372D5" w14:paraId="75EC60BC" w14:textId="77777777" w:rsidTr="0049084D">
        <w:trPr>
          <w:trHeight w:val="1836"/>
        </w:trPr>
        <w:tc>
          <w:tcPr>
            <w:tcW w:w="5812" w:type="dxa"/>
          </w:tcPr>
          <w:p w14:paraId="584DD4AA" w14:textId="77777777" w:rsidR="006D1FAD" w:rsidRPr="0061534C" w:rsidRDefault="006D1FAD" w:rsidP="006D1FAD">
            <w:pPr>
              <w:pStyle w:val="T-soustitre"/>
              <w:rPr>
                <w:rStyle w:val="Strong"/>
              </w:rPr>
            </w:pPr>
          </w:p>
          <w:p w14:paraId="1EF8BAA5" w14:textId="1D3C3D1D" w:rsidR="006D1FAD" w:rsidRPr="00C50EA0" w:rsidRDefault="00377973" w:rsidP="009A1C96">
            <w:pPr>
              <w:pStyle w:val="T-soustitre"/>
              <w:numPr>
                <w:ilvl w:val="0"/>
                <w:numId w:val="2"/>
              </w:numPr>
              <w:rPr>
                <w:rStyle w:val="Strong"/>
              </w:rPr>
            </w:pPr>
            <w:proofErr w:type="spellStart"/>
            <w:r w:rsidRPr="00AC6265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 w:rsidRPr="00AC6265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 w:rsidRPr="00AC6265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6D1FAD" w:rsidRPr="00AC6265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471D0B55" w14:textId="313B2C39" w:rsidR="006D1FAD" w:rsidRPr="00C372D5" w:rsidRDefault="00EB39BC" w:rsidP="0061534C">
            <w:pPr>
              <w:pStyle w:val="T-puce"/>
              <w:numPr>
                <w:ilvl w:val="0"/>
                <w:numId w:val="21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6D1FA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6D1FAD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BD6EC2">
              <w:rPr>
                <w:b/>
                <w:noProof/>
              </w:rPr>
              <w:drawing>
                <wp:inline distT="0" distB="0" distL="0" distR="0" wp14:anchorId="54A74A57" wp14:editId="02DFAE76">
                  <wp:extent cx="360000" cy="352941"/>
                  <wp:effectExtent l="0" t="0" r="2540" b="0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4888FB" w14:textId="77777777" w:rsidR="006D1FAD" w:rsidRPr="00C372D5" w:rsidRDefault="006D1FAD" w:rsidP="006D1FAD">
            <w:pPr>
              <w:pStyle w:val="Subtitle"/>
              <w:jc w:val="left"/>
              <w:rPr>
                <w:b/>
                <w:lang w:val="en-US"/>
              </w:rPr>
            </w:pPr>
          </w:p>
          <w:p w14:paraId="3F8C2FAB" w14:textId="008D056B" w:rsidR="004E0A37" w:rsidRDefault="00377973" w:rsidP="00AA7F1D">
            <w:pPr>
              <w:pStyle w:val="Subtitle"/>
              <w:ind w:left="72"/>
              <w:jc w:val="left"/>
              <w:rPr>
                <w:lang w:val="en-US"/>
              </w:rPr>
            </w:pPr>
            <w:r w:rsidRPr="00C372D5">
              <w:rPr>
                <w:lang w:val="en-US"/>
              </w:rPr>
              <w:t>The toolpath is drawn, the evolutive stock is machined</w:t>
            </w:r>
            <w:r w:rsidR="006D1FAD" w:rsidRPr="00C372D5">
              <w:rPr>
                <w:lang w:val="en-US"/>
              </w:rPr>
              <w:t>.</w:t>
            </w:r>
          </w:p>
          <w:p w14:paraId="3D1583C2" w14:textId="77777777" w:rsidR="007050BD" w:rsidRDefault="007050BD" w:rsidP="00AA7F1D">
            <w:pPr>
              <w:pStyle w:val="Subtitle"/>
              <w:ind w:left="72"/>
              <w:jc w:val="left"/>
              <w:rPr>
                <w:lang w:val="en-US"/>
              </w:rPr>
            </w:pPr>
          </w:p>
          <w:p w14:paraId="000D8AA4" w14:textId="352CCE3F" w:rsidR="007050BD" w:rsidRPr="00C372D5" w:rsidRDefault="007050BD" w:rsidP="007050BD">
            <w:pPr>
              <w:pStyle w:val="T-puce"/>
              <w:numPr>
                <w:ilvl w:val="0"/>
                <w:numId w:val="21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Right-click on the cycle and rename it to ‘</w:t>
            </w: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Outside Roughing</w:t>
            </w: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’</w:t>
            </w:r>
          </w:p>
          <w:p w14:paraId="228C6F0D" w14:textId="77777777" w:rsidR="007050BD" w:rsidRPr="00C372D5" w:rsidRDefault="007050BD" w:rsidP="007050BD">
            <w:pPr>
              <w:pStyle w:val="Subtitle"/>
              <w:rPr>
                <w:b/>
                <w:lang w:val="en-US"/>
              </w:rPr>
            </w:pPr>
          </w:p>
          <w:p w14:paraId="76E0A0ED" w14:textId="3D1090B4" w:rsidR="007050BD" w:rsidRPr="00C372D5" w:rsidRDefault="007050BD" w:rsidP="00AA7F1D">
            <w:pPr>
              <w:pStyle w:val="Subtitle"/>
              <w:ind w:left="72"/>
              <w:jc w:val="left"/>
              <w:rPr>
                <w:lang w:val="en-US"/>
              </w:rPr>
            </w:pPr>
          </w:p>
        </w:tc>
        <w:tc>
          <w:tcPr>
            <w:tcW w:w="4820" w:type="dxa"/>
          </w:tcPr>
          <w:p w14:paraId="228AA5BA" w14:textId="280F3578" w:rsidR="0061534C" w:rsidRPr="00C372D5" w:rsidRDefault="0061534C" w:rsidP="00AC3BDE">
            <w:pPr>
              <w:pStyle w:val="Subtitle"/>
              <w:jc w:val="center"/>
              <w:rPr>
                <w:sz w:val="4"/>
                <w:lang w:val="en-US"/>
              </w:rPr>
            </w:pPr>
          </w:p>
          <w:p w14:paraId="3C048D56" w14:textId="4570872C" w:rsidR="006D1FAD" w:rsidRPr="00C372D5" w:rsidRDefault="00E906C6" w:rsidP="0061534C">
            <w:pPr>
              <w:pStyle w:val="Subtitle"/>
              <w:jc w:val="center"/>
              <w:rPr>
                <w:rStyle w:val="Strong"/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08FE74CF" wp14:editId="364BFEED">
                  <wp:extent cx="2008909" cy="1718304"/>
                  <wp:effectExtent l="0" t="0" r="0" b="0"/>
                  <wp:docPr id="937" name="Pictur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7" name="Picture 937"/>
                          <pic:cNvPicPr/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586" cy="1726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AF01FF" w14:textId="77777777" w:rsidR="0061534C" w:rsidRPr="00C372D5" w:rsidRDefault="0061534C" w:rsidP="0061534C">
            <w:pPr>
              <w:pStyle w:val="Subtitle"/>
              <w:jc w:val="center"/>
              <w:rPr>
                <w:rStyle w:val="Strong"/>
                <w:sz w:val="6"/>
                <w:lang w:val="en-US"/>
              </w:rPr>
            </w:pPr>
          </w:p>
        </w:tc>
      </w:tr>
    </w:tbl>
    <w:p w14:paraId="36F4847E" w14:textId="77777777" w:rsidR="00C8233B" w:rsidRDefault="00C8233B" w:rsidP="00EC158B">
      <w:pPr>
        <w:pStyle w:val="T-titre3"/>
        <w:rPr>
          <w:rFonts w:ascii="Trebuchet MS" w:hAnsi="Trebuchet MS"/>
          <w:b w:val="0"/>
          <w:color w:val="701552"/>
          <w:sz w:val="32"/>
          <w:szCs w:val="32"/>
        </w:rPr>
      </w:pPr>
    </w:p>
    <w:p w14:paraId="084808FB" w14:textId="073FD5AA" w:rsidR="00F16D92" w:rsidRPr="006D1FAD" w:rsidRDefault="006D1FAD" w:rsidP="00EC158B">
      <w:pPr>
        <w:pStyle w:val="T-titre3"/>
        <w:rPr>
          <w:rFonts w:ascii="Trebuchet MS" w:hAnsi="Trebuchet MS"/>
          <w:b w:val="0"/>
          <w:color w:val="701552"/>
          <w:sz w:val="32"/>
          <w:szCs w:val="32"/>
        </w:rPr>
      </w:pPr>
      <w:r>
        <w:rPr>
          <w:rFonts w:ascii="Trebuchet MS" w:hAnsi="Trebuchet MS"/>
          <w:b w:val="0"/>
          <w:color w:val="701552"/>
          <w:sz w:val="32"/>
          <w:szCs w:val="32"/>
        </w:rPr>
        <w:t>Ope</w:t>
      </w:r>
      <w:r w:rsidR="00F16D92" w:rsidRPr="006D1FAD">
        <w:rPr>
          <w:rFonts w:ascii="Trebuchet MS" w:hAnsi="Trebuchet MS"/>
          <w:b w:val="0"/>
          <w:color w:val="701552"/>
          <w:sz w:val="32"/>
          <w:szCs w:val="32"/>
        </w:rPr>
        <w:t xml:space="preserve"> 30 </w:t>
      </w:r>
      <w:r w:rsidR="001D1050" w:rsidRPr="007007CA">
        <w:rPr>
          <w:rFonts w:ascii="Trebuchet MS" w:hAnsi="Trebuchet MS"/>
          <w:color w:val="701552"/>
          <w:sz w:val="28"/>
          <w:szCs w:val="28"/>
          <w:lang w:val="en-US"/>
        </w:rPr>
        <w:t>Straight cutting (finish)</w:t>
      </w:r>
    </w:p>
    <w:p w14:paraId="4E8D4240" w14:textId="77777777" w:rsidR="00EC158B" w:rsidRPr="006D1FAD" w:rsidRDefault="00EC158B" w:rsidP="00EC158B">
      <w:pPr>
        <w:pStyle w:val="T-titre3"/>
        <w:rPr>
          <w:rStyle w:val="Strong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CF49F8" w14:paraId="01BECA32" w14:textId="77777777" w:rsidTr="00095EC9">
        <w:trPr>
          <w:trHeight w:val="4680"/>
        </w:trPr>
        <w:tc>
          <w:tcPr>
            <w:tcW w:w="5812" w:type="dxa"/>
            <w:tcBorders>
              <w:right w:val="single" w:sz="4" w:space="0" w:color="auto"/>
            </w:tcBorders>
          </w:tcPr>
          <w:p w14:paraId="1C336C84" w14:textId="77777777" w:rsidR="0061534C" w:rsidRPr="00226C94" w:rsidRDefault="0061534C" w:rsidP="0061534C">
            <w:pPr>
              <w:pStyle w:val="T-soustitre"/>
              <w:rPr>
                <w:rStyle w:val="Strong"/>
              </w:rPr>
            </w:pPr>
          </w:p>
          <w:p w14:paraId="7BD6C091" w14:textId="2ABB1F4D" w:rsidR="0061534C" w:rsidRDefault="00377973" w:rsidP="0061534C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</w:t>
            </w:r>
            <w:proofErr w:type="spellEnd"/>
            <w:r w:rsidR="0061534C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78A678DA" w14:textId="77777777" w:rsidR="0061534C" w:rsidRPr="00C50EA0" w:rsidRDefault="0061534C" w:rsidP="0061534C">
            <w:pPr>
              <w:pStyle w:val="T-soustitre"/>
              <w:rPr>
                <w:rStyle w:val="Strong"/>
              </w:rPr>
            </w:pPr>
          </w:p>
          <w:p w14:paraId="25773EE7" w14:textId="7C0A7072" w:rsidR="0061534C" w:rsidRPr="00C372D5" w:rsidRDefault="001D1050" w:rsidP="0061534C">
            <w:pPr>
              <w:pStyle w:val="T-soustitre"/>
              <w:ind w:left="72" w:hanging="4"/>
              <w:jc w:val="both"/>
              <w:rPr>
                <w:rStyle w:val="Strong"/>
                <w:b w:val="0"/>
                <w:lang w:val="en-US"/>
              </w:rPr>
            </w:pPr>
            <w:r w:rsidRPr="00C372D5">
              <w:rPr>
                <w:rStyle w:val="Strong"/>
                <w:b w:val="0"/>
                <w:lang w:val="en-US"/>
              </w:rPr>
              <w:t>The</w:t>
            </w:r>
            <w:r w:rsidR="0061534C" w:rsidRPr="00C372D5">
              <w:rPr>
                <w:rStyle w:val="Strong"/>
                <w:b w:val="0"/>
                <w:lang w:val="en-US"/>
              </w:rPr>
              <w:t xml:space="preserve"> menu </w:t>
            </w:r>
            <w:r w:rsidR="00CF49F8">
              <w:rPr>
                <w:rFonts w:ascii="Trebuchet MS" w:hAnsi="Trebuchet MS"/>
                <w:b w:val="0"/>
                <w:noProof/>
                <w:color w:val="616264"/>
                <w:sz w:val="22"/>
                <w:lang w:val="en-US"/>
              </w:rPr>
              <w:drawing>
                <wp:inline distT="0" distB="0" distL="0" distR="0" wp14:anchorId="3788BDE6" wp14:editId="12AAC131">
                  <wp:extent cx="998220" cy="2286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1534C" w:rsidRPr="00C372D5">
              <w:rPr>
                <w:rStyle w:val="Strong"/>
                <w:b w:val="0"/>
                <w:lang w:val="en-US"/>
              </w:rPr>
              <w:t xml:space="preserve"> </w:t>
            </w:r>
            <w:r w:rsidRPr="00C372D5">
              <w:rPr>
                <w:rStyle w:val="Strong"/>
                <w:b w:val="0"/>
                <w:lang w:val="en-US"/>
              </w:rPr>
              <w:t>is still active</w:t>
            </w:r>
            <w:r w:rsidR="0061534C" w:rsidRPr="00C372D5">
              <w:rPr>
                <w:rStyle w:val="Strong"/>
                <w:b w:val="0"/>
                <w:lang w:val="en-US"/>
              </w:rPr>
              <w:t>.</w:t>
            </w:r>
          </w:p>
          <w:p w14:paraId="6AB4F98F" w14:textId="77777777" w:rsidR="0061534C" w:rsidRPr="00C372D5" w:rsidRDefault="0061534C" w:rsidP="0061534C">
            <w:pPr>
              <w:pStyle w:val="T-soustitre"/>
              <w:ind w:left="639"/>
              <w:jc w:val="both"/>
              <w:rPr>
                <w:rStyle w:val="Strong"/>
                <w:b w:val="0"/>
                <w:lang w:val="en-US"/>
              </w:rPr>
            </w:pPr>
          </w:p>
          <w:p w14:paraId="3BD6D464" w14:textId="467A9185" w:rsidR="0061534C" w:rsidRPr="005905AC" w:rsidRDefault="00EB39BC" w:rsidP="00361F37">
            <w:pPr>
              <w:pStyle w:val="T-puce"/>
              <w:numPr>
                <w:ilvl w:val="0"/>
                <w:numId w:val="4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A0C3E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t xml:space="preserve"> </w:t>
            </w:r>
            <w:r w:rsidR="006B47FE" w:rsidRPr="0007677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8CEAA01" wp14:editId="4C7D044A">
                  <wp:extent cx="360000" cy="352941"/>
                  <wp:effectExtent l="0" t="0" r="2540" b="0"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9EDA51" w14:textId="77777777" w:rsidR="0061534C" w:rsidRPr="005905AC" w:rsidRDefault="0061534C" w:rsidP="00361F37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582A3508" w14:textId="775978EB" w:rsidR="0061534C" w:rsidRPr="00C372D5" w:rsidRDefault="007F5FE9" w:rsidP="00361F37">
            <w:pPr>
              <w:pStyle w:val="T-puce"/>
              <w:numPr>
                <w:ilvl w:val="0"/>
                <w:numId w:val="4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machining tree</w:t>
            </w:r>
            <w:r w:rsidR="0061534C"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left</w:t>
            </w:r>
            <w:r w:rsidR="00CF49F8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-</w:t>
            </w:r>
            <w:r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click on</w:t>
            </w:r>
            <w:r w:rsidR="0061534C"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="007E135C">
              <w:rPr>
                <w:noProof/>
              </w:rPr>
              <w:drawing>
                <wp:inline distT="0" distB="0" distL="0" distR="0" wp14:anchorId="516BE35D" wp14:editId="55E1C707">
                  <wp:extent cx="180952" cy="171429"/>
                  <wp:effectExtent l="0" t="0" r="0" b="635"/>
                  <wp:docPr id="907" name="Imag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1534C"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to </w:t>
            </w:r>
            <w:r w:rsidR="00CF49F8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expand the details for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</w:t>
            </w:r>
            <w:r w:rsidR="00D9078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outside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roughing cycle</w:t>
            </w:r>
          </w:p>
          <w:p w14:paraId="66416B6A" w14:textId="77777777" w:rsidR="0061534C" w:rsidRPr="00C372D5" w:rsidRDefault="0061534C" w:rsidP="00361F37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6C2B6D8" w14:textId="1422B44B" w:rsidR="0061534C" w:rsidRPr="00C372D5" w:rsidRDefault="00EB39BC" w:rsidP="00361F37">
            <w:pPr>
              <w:pStyle w:val="ListParagraph"/>
              <w:numPr>
                <w:ilvl w:val="0"/>
                <w:numId w:val="45"/>
              </w:numPr>
              <w:ind w:left="639"/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proofErr w:type="gramEnd"/>
            <w:r w:rsidR="007F5FE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D9078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and drag and drop the profile on the screen.</w:t>
            </w:r>
          </w:p>
          <w:p w14:paraId="26ED678B" w14:textId="77777777" w:rsidR="0061534C" w:rsidRPr="00C372D5" w:rsidRDefault="0061534C" w:rsidP="0061534C">
            <w:pPr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</w:p>
          <w:p w14:paraId="7CAA08B3" w14:textId="485A24E1" w:rsidR="0061534C" w:rsidRPr="00C372D5" w:rsidRDefault="007F5FE9" w:rsidP="0061534C">
            <w:pPr>
              <w:ind w:left="72"/>
              <w:jc w:val="both"/>
              <w:rPr>
                <w:rFonts w:ascii="Trebuchet MS" w:hAnsi="Trebuchet MS"/>
                <w:noProof/>
                <w:color w:val="616264"/>
                <w:sz w:val="22"/>
                <w:lang w:val="en-US"/>
              </w:rPr>
            </w:pPr>
            <w:r w:rsidRPr="00C372D5">
              <w:rPr>
                <w:rFonts w:ascii="Trebuchet MS" w:hAnsi="Trebuchet MS"/>
                <w:b/>
                <w:noProof/>
                <w:color w:val="616264"/>
                <w:sz w:val="22"/>
                <w:lang w:val="en-US"/>
              </w:rPr>
              <w:t>Note</w:t>
            </w:r>
            <w:r w:rsidR="0061534C" w:rsidRPr="00C372D5">
              <w:rPr>
                <w:rFonts w:ascii="Trebuchet MS" w:hAnsi="Trebuchet MS"/>
                <w:b/>
                <w:noProof/>
                <w:color w:val="616264"/>
                <w:sz w:val="22"/>
                <w:lang w:val="en-US"/>
              </w:rPr>
              <w:t>:</w:t>
            </w:r>
            <w:r w:rsidR="0061534C"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This method </w:t>
            </w:r>
            <w:r w:rsidR="00D9078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will copy the profile selection of t</w:t>
            </w:r>
            <w:r w:rsidR="00A8226C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he roughing cycle to the one currently being defined</w:t>
            </w:r>
            <w:r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 thus avoiding making the same selection multiple times</w:t>
            </w:r>
            <w:r w:rsidR="0061534C" w:rsidRPr="00C372D5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.</w:t>
            </w:r>
          </w:p>
          <w:p w14:paraId="221CA6A0" w14:textId="77777777" w:rsidR="00201204" w:rsidRPr="00C372D5" w:rsidRDefault="00201204" w:rsidP="00201204">
            <w:pPr>
              <w:pStyle w:val="Subtitle"/>
              <w:jc w:val="left"/>
              <w:rPr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1F14F319" w14:textId="4A4AF152" w:rsidR="00510A84" w:rsidRPr="00510A84" w:rsidRDefault="00510A84" w:rsidP="00510A84">
            <w:pPr>
              <w:pStyle w:val="Subtitle"/>
              <w:jc w:val="left"/>
              <w:rPr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3818AAEF" wp14:editId="606D5918">
                  <wp:extent cx="2971800" cy="3001645"/>
                  <wp:effectExtent l="0" t="0" r="0" b="825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00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1204" w:rsidRPr="00510A84" w14:paraId="08BC798F" w14:textId="77777777" w:rsidTr="00095EC9">
        <w:trPr>
          <w:trHeight w:val="2082"/>
        </w:trPr>
        <w:tc>
          <w:tcPr>
            <w:tcW w:w="5812" w:type="dxa"/>
            <w:tcBorders>
              <w:right w:val="single" w:sz="4" w:space="0" w:color="auto"/>
            </w:tcBorders>
          </w:tcPr>
          <w:p w14:paraId="0F5F97EA" w14:textId="77777777" w:rsidR="00201204" w:rsidRPr="00C372D5" w:rsidRDefault="00201204" w:rsidP="000F5A7E">
            <w:pPr>
              <w:pStyle w:val="T-soustitre"/>
              <w:rPr>
                <w:rStyle w:val="Strong"/>
                <w:lang w:val="en-US"/>
              </w:rPr>
            </w:pPr>
          </w:p>
          <w:p w14:paraId="6153A4E1" w14:textId="44D27F89" w:rsidR="00201204" w:rsidRPr="005905AC" w:rsidRDefault="00990A61" w:rsidP="00EC49B8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Tool</w:t>
            </w:r>
            <w:r w:rsidR="0020120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60E93769" w14:textId="77777777" w:rsidR="00201204" w:rsidRPr="00361F37" w:rsidRDefault="00201204" w:rsidP="00E924D6">
            <w:pPr>
              <w:pStyle w:val="T-normal"/>
              <w:rPr>
                <w:rStyle w:val="Strong"/>
              </w:rPr>
            </w:pPr>
          </w:p>
          <w:p w14:paraId="6DFF91A8" w14:textId="6F7D0C47" w:rsidR="00361F37" w:rsidRDefault="00EB39BC" w:rsidP="00361F37">
            <w:pPr>
              <w:pStyle w:val="T-puce"/>
              <w:numPr>
                <w:ilvl w:val="0"/>
                <w:numId w:val="19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02D65">
              <w:rPr>
                <w:noProof/>
              </w:rPr>
              <w:drawing>
                <wp:inline distT="0" distB="0" distL="0" distR="0" wp14:anchorId="3BB2871C" wp14:editId="57DFBBF3">
                  <wp:extent cx="323810" cy="390476"/>
                  <wp:effectExtent l="0" t="0" r="635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4860C2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on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4860C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Turning </w:t>
            </w:r>
            <w:r w:rsidR="00510A8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</w:t>
            </w:r>
            <w:r w:rsidR="004860C2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acing</w:t>
            </w:r>
            <w:r w:rsidR="00510A8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Cutter</w:t>
            </w:r>
          </w:p>
          <w:p w14:paraId="2B4D0564" w14:textId="76F8E63F" w:rsidR="00D71B19" w:rsidRDefault="00D71B19" w:rsidP="00361F37">
            <w:pPr>
              <w:pStyle w:val="T-puce"/>
              <w:numPr>
                <w:ilvl w:val="0"/>
                <w:numId w:val="19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D71B1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Select  </w:t>
            </w:r>
            <w:r w:rsidR="00123B24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</w:t>
            </w:r>
            <w:r w:rsidR="00123B24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T</w:t>
            </w:r>
            <w:proofErr w:type="gramEnd"/>
            <w:r w:rsidR="00123B24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_Sandvik_</w:t>
            </w:r>
            <w:r w:rsidR="00123B24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2020</w:t>
            </w:r>
            <w:r w:rsidR="00123B24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_Left</w:t>
            </w:r>
            <w:r w:rsidR="00123B24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Pr="00D71B1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under user</w:t>
            </w:r>
          </w:p>
          <w:p w14:paraId="5A0527D3" w14:textId="69D3651B" w:rsidR="00361F37" w:rsidRPr="00C372D5" w:rsidRDefault="004860C2" w:rsidP="007D5465">
            <w:pPr>
              <w:pStyle w:val="T-puce"/>
              <w:numPr>
                <w:ilvl w:val="0"/>
                <w:numId w:val="19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of tool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</w:t>
            </w:r>
            <w:r w:rsidR="00510A8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click on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23B24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123B24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="00123B24" w:rsidRPr="00801F0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MS PDJNL 2020K 11</w:t>
            </w:r>
            <w:r w:rsidR="00123B24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12D5A239" w14:textId="77777777" w:rsidR="00361F37" w:rsidRPr="00C372D5" w:rsidRDefault="00361F37" w:rsidP="00361F37">
            <w:pPr>
              <w:pStyle w:val="T-puce"/>
              <w:numPr>
                <w:ilvl w:val="0"/>
                <w:numId w:val="0"/>
              </w:numPr>
              <w:ind w:right="-7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28BD181C" w14:textId="77777777" w:rsidR="00361F37" w:rsidRPr="00C372D5" w:rsidRDefault="00361F37" w:rsidP="00361F37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7952B4DF" w14:textId="7A980D80" w:rsidR="00361F37" w:rsidRPr="00510A84" w:rsidRDefault="00510A84" w:rsidP="00361F37">
            <w:pPr>
              <w:pStyle w:val="Subtitle"/>
              <w:jc w:val="center"/>
              <w:rPr>
                <w:rStyle w:val="Strong"/>
                <w:lang w:val="en-US"/>
              </w:rPr>
            </w:pPr>
            <w:r>
              <w:drawing>
                <wp:inline distT="0" distB="0" distL="0" distR="0" wp14:anchorId="364AE814" wp14:editId="72B6156A">
                  <wp:extent cx="678180" cy="701040"/>
                  <wp:effectExtent l="0" t="0" r="7620" b="3810"/>
                  <wp:docPr id="12" name="Picture 12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" name="Picture 917" descr="Logo&#10;&#10;Description automatically generated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F1D2E2" w14:textId="77777777" w:rsidR="00361F37" w:rsidRPr="00510A84" w:rsidRDefault="00361F37" w:rsidP="00361F37">
            <w:pPr>
              <w:pStyle w:val="Subtitle"/>
              <w:jc w:val="center"/>
              <w:rPr>
                <w:rStyle w:val="Strong"/>
                <w:sz w:val="10"/>
                <w:lang w:val="en-US"/>
              </w:rPr>
            </w:pPr>
          </w:p>
          <w:p w14:paraId="7C341C50" w14:textId="3D69CCF4" w:rsidR="00361F37" w:rsidRPr="00510A84" w:rsidRDefault="00123B24" w:rsidP="00361F37">
            <w:pPr>
              <w:pStyle w:val="Subtitle"/>
              <w:jc w:val="center"/>
              <w:rPr>
                <w:rStyle w:val="Strong"/>
                <w:lang w:val="en-US"/>
              </w:rPr>
            </w:pPr>
            <w:r>
              <w:drawing>
                <wp:inline distT="0" distB="0" distL="0" distR="0" wp14:anchorId="1EE889DB" wp14:editId="59FD4889">
                  <wp:extent cx="2971800" cy="670560"/>
                  <wp:effectExtent l="0" t="0" r="0" b="0"/>
                  <wp:docPr id="956" name="Picture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5" name="Picture 955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7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2F1EC6" w14:textId="77777777" w:rsidR="00201204" w:rsidRPr="00510A84" w:rsidRDefault="00201204" w:rsidP="00361F37">
            <w:pPr>
              <w:pStyle w:val="Subtitle"/>
              <w:rPr>
                <w:b/>
                <w:lang w:val="en-US"/>
              </w:rPr>
            </w:pPr>
          </w:p>
        </w:tc>
      </w:tr>
      <w:tr w:rsidR="00201204" w:rsidRPr="00EC158B" w14:paraId="6871CDA9" w14:textId="77777777" w:rsidTr="00095EC9">
        <w:trPr>
          <w:trHeight w:val="1946"/>
        </w:trPr>
        <w:tc>
          <w:tcPr>
            <w:tcW w:w="5812" w:type="dxa"/>
            <w:tcBorders>
              <w:right w:val="single" w:sz="4" w:space="0" w:color="auto"/>
            </w:tcBorders>
          </w:tcPr>
          <w:p w14:paraId="41901E84" w14:textId="77777777" w:rsidR="00201204" w:rsidRPr="00510A84" w:rsidRDefault="00201204" w:rsidP="000F5A7E">
            <w:pPr>
              <w:pStyle w:val="T-soustitre"/>
              <w:ind w:left="360" w:hanging="360"/>
              <w:rPr>
                <w:rStyle w:val="Strong"/>
                <w:lang w:val="en-US"/>
              </w:rPr>
            </w:pPr>
          </w:p>
          <w:p w14:paraId="50EF974D" w14:textId="25A9E8FD" w:rsidR="00201204" w:rsidRPr="005905AC" w:rsidRDefault="00AA7F1D" w:rsidP="00EC49B8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cycle</w:t>
            </w:r>
            <w:r w:rsidR="0020120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128C4DA7" w14:textId="77777777" w:rsidR="00361F37" w:rsidRPr="00361F37" w:rsidRDefault="00361F37" w:rsidP="00E924D6">
            <w:pPr>
              <w:pStyle w:val="T-normal"/>
              <w:rPr>
                <w:rStyle w:val="Strong"/>
              </w:rPr>
            </w:pPr>
          </w:p>
          <w:p w14:paraId="2B8BA9A1" w14:textId="00795A99" w:rsidR="00361F37" w:rsidRPr="00C372D5" w:rsidRDefault="00EB39BC" w:rsidP="00361F37">
            <w:pPr>
              <w:pStyle w:val="T-puce"/>
              <w:numPr>
                <w:ilvl w:val="0"/>
                <w:numId w:val="23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Cycles </w:t>
            </w:r>
            <w:r w:rsidR="00F02D65">
              <w:rPr>
                <w:noProof/>
              </w:rPr>
              <w:drawing>
                <wp:inline distT="0" distB="0" distL="0" distR="0" wp14:anchorId="053F7C1F" wp14:editId="00144DD2">
                  <wp:extent cx="333333" cy="380952"/>
                  <wp:effectExtent l="0" t="0" r="0" b="635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158F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510A8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F</w:t>
            </w:r>
            <w:r w:rsidR="00E158F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inish</w:t>
            </w:r>
          </w:p>
          <w:p w14:paraId="27F7548A" w14:textId="77777777" w:rsidR="00361F37" w:rsidRPr="00C372D5" w:rsidRDefault="00361F37" w:rsidP="00361F37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672FDCF" w14:textId="1FE15D24" w:rsidR="00361F37" w:rsidRPr="00C372D5" w:rsidRDefault="003B405B" w:rsidP="00361F37">
            <w:pPr>
              <w:pStyle w:val="T-puce"/>
              <w:numPr>
                <w:ilvl w:val="0"/>
                <w:numId w:val="23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list of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techno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6C6A7C" w:rsidRPr="006C6A7C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left-click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on</w:t>
            </w:r>
            <w:r w:rsidR="00361F37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61F37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6C6A7C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Main Spindle - </w:t>
            </w:r>
            <w:proofErr w:type="gramStart"/>
            <w:r w:rsidR="006C6A7C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Outside</w:t>
            </w:r>
            <w:proofErr w:type="gramEnd"/>
            <w:r w:rsidR="00361F37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147FD993" w14:textId="77777777" w:rsidR="00201204" w:rsidRPr="00C372D5" w:rsidRDefault="00201204" w:rsidP="00201204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07CA9B0C" w14:textId="77777777" w:rsidR="00361F37" w:rsidRPr="00C372D5" w:rsidRDefault="00361F37" w:rsidP="00361F37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02AAC925" w14:textId="2212621B" w:rsidR="00361F37" w:rsidRPr="00A17AEA" w:rsidRDefault="006C6A7C" w:rsidP="00361F37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364A71C9" wp14:editId="35077455">
                  <wp:extent cx="472440" cy="518160"/>
                  <wp:effectExtent l="0" t="0" r="381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440" cy="51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F3433E" w14:textId="77777777" w:rsidR="00361F37" w:rsidRPr="000746FF" w:rsidRDefault="00361F37" w:rsidP="00361F37">
            <w:pPr>
              <w:pStyle w:val="Subtitle"/>
              <w:jc w:val="center"/>
              <w:rPr>
                <w:rStyle w:val="Strong"/>
                <w:sz w:val="10"/>
              </w:rPr>
            </w:pPr>
          </w:p>
          <w:p w14:paraId="4B678135" w14:textId="23BEE108" w:rsidR="00361F37" w:rsidRDefault="00361F37" w:rsidP="00361F37">
            <w:pPr>
              <w:pStyle w:val="Subtitle"/>
              <w:jc w:val="center"/>
              <w:rPr>
                <w:rStyle w:val="Strong"/>
              </w:rPr>
            </w:pPr>
          </w:p>
          <w:p w14:paraId="5CD4BD5F" w14:textId="35B3C8D1" w:rsidR="00361F37" w:rsidRPr="005905AC" w:rsidRDefault="006C6A7C" w:rsidP="00201204">
            <w:pPr>
              <w:pStyle w:val="Subtitle"/>
              <w:jc w:val="center"/>
              <w:rPr>
                <w:b/>
              </w:rPr>
            </w:pPr>
            <w:r>
              <w:drawing>
                <wp:inline distT="0" distB="0" distL="0" distR="0" wp14:anchorId="4D2BD2F1" wp14:editId="2548394D">
                  <wp:extent cx="2636520" cy="36576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6520" cy="36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D92" w:rsidRPr="00CF49F8" w14:paraId="1D03AA1B" w14:textId="77777777" w:rsidTr="00095EC9">
        <w:trPr>
          <w:trHeight w:val="2703"/>
        </w:trPr>
        <w:tc>
          <w:tcPr>
            <w:tcW w:w="5812" w:type="dxa"/>
            <w:tcBorders>
              <w:right w:val="single" w:sz="4" w:space="0" w:color="auto"/>
            </w:tcBorders>
          </w:tcPr>
          <w:p w14:paraId="70EBB8AA" w14:textId="77777777" w:rsidR="00201204" w:rsidRPr="00361F37" w:rsidRDefault="00201204" w:rsidP="00361F37">
            <w:pPr>
              <w:pStyle w:val="T-soustitre"/>
              <w:rPr>
                <w:rStyle w:val="Strong"/>
              </w:rPr>
            </w:pPr>
          </w:p>
          <w:p w14:paraId="1E183DA8" w14:textId="085DC640" w:rsidR="00201204" w:rsidRDefault="00377973" w:rsidP="0061111F">
            <w:pPr>
              <w:pStyle w:val="T-soustitre"/>
              <w:numPr>
                <w:ilvl w:val="0"/>
                <w:numId w:val="24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201204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23021F17" w14:textId="77777777" w:rsidR="00201204" w:rsidRPr="00361F37" w:rsidRDefault="00201204" w:rsidP="00E924D6">
            <w:pPr>
              <w:pStyle w:val="T-normal"/>
              <w:rPr>
                <w:rStyle w:val="Strong"/>
              </w:rPr>
            </w:pPr>
          </w:p>
          <w:p w14:paraId="5DB44C3F" w14:textId="06E41B0B" w:rsidR="00F16D92" w:rsidRDefault="00EB39BC" w:rsidP="0061111F">
            <w:pPr>
              <w:pStyle w:val="T-puce"/>
              <w:numPr>
                <w:ilvl w:val="0"/>
                <w:numId w:val="24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01204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Cycle Calculation</w:t>
            </w:r>
            <w:r w:rsidR="00201204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BD6EC2">
              <w:rPr>
                <w:b/>
                <w:noProof/>
              </w:rPr>
              <w:drawing>
                <wp:inline distT="0" distB="0" distL="0" distR="0" wp14:anchorId="0ADFF3CF" wp14:editId="18482D88">
                  <wp:extent cx="360000" cy="352941"/>
                  <wp:effectExtent l="0" t="0" r="254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5F9273" w14:textId="77777777" w:rsidR="0061111F" w:rsidRDefault="0061111F" w:rsidP="0061111F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7EE2DCA" w14:textId="77777777" w:rsidR="0061111F" w:rsidRDefault="0061111F" w:rsidP="0061111F">
            <w:pPr>
              <w:pStyle w:val="T-puce"/>
              <w:numPr>
                <w:ilvl w:val="0"/>
                <w:numId w:val="0"/>
              </w:numPr>
              <w:ind w:left="72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89AD4D8" w14:textId="6B524D1B" w:rsidR="0061111F" w:rsidRPr="00C372D5" w:rsidRDefault="0061111F" w:rsidP="0061111F">
            <w:pPr>
              <w:pStyle w:val="T-puce"/>
              <w:numPr>
                <w:ilvl w:val="0"/>
                <w:numId w:val="24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Right-click on the cycle and rename it to ‘Outside </w:t>
            </w:r>
            <w:proofErr w:type="gramStart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Finish</w:t>
            </w:r>
            <w:proofErr w:type="gramEnd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’</w:t>
            </w:r>
          </w:p>
          <w:p w14:paraId="236F6CA8" w14:textId="475D3482" w:rsidR="0061111F" w:rsidRPr="00C372D5" w:rsidRDefault="0061111F" w:rsidP="0061111F">
            <w:pPr>
              <w:pStyle w:val="T-puce"/>
              <w:numPr>
                <w:ilvl w:val="0"/>
                <w:numId w:val="0"/>
              </w:numPr>
              <w:ind w:left="72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40A53589" w14:textId="33BEC325" w:rsidR="00201204" w:rsidRPr="00C372D5" w:rsidRDefault="0061111F" w:rsidP="008F1AE1">
            <w:pPr>
              <w:pStyle w:val="Subtitle"/>
              <w:jc w:val="center"/>
              <w:rPr>
                <w:rStyle w:val="Strong"/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36AB1B4E" wp14:editId="08AC17C6">
                  <wp:extent cx="2278842" cy="2506239"/>
                  <wp:effectExtent l="0" t="0" r="7620" b="889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856" cy="2509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A17F6A" w14:textId="5E4419E9" w:rsidR="00361F37" w:rsidRPr="00C372D5" w:rsidRDefault="00361F37">
      <w:pPr>
        <w:rPr>
          <w:rStyle w:val="Strong"/>
          <w:sz w:val="8"/>
          <w:szCs w:val="16"/>
          <w:lang w:val="en-US"/>
        </w:rPr>
      </w:pPr>
    </w:p>
    <w:p w14:paraId="068378EF" w14:textId="77777777" w:rsidR="008B3164" w:rsidRDefault="008B3164" w:rsidP="00983864">
      <w:pPr>
        <w:pStyle w:val="T-titre3"/>
        <w:rPr>
          <w:rFonts w:ascii="Trebuchet MS" w:hAnsi="Trebuchet MS"/>
          <w:b w:val="0"/>
          <w:color w:val="701552"/>
          <w:sz w:val="32"/>
          <w:szCs w:val="28"/>
        </w:rPr>
      </w:pPr>
    </w:p>
    <w:p w14:paraId="64AB816F" w14:textId="77777777" w:rsidR="008B3164" w:rsidRDefault="008B3164" w:rsidP="00983864">
      <w:pPr>
        <w:pStyle w:val="T-titre3"/>
        <w:rPr>
          <w:rFonts w:ascii="Trebuchet MS" w:hAnsi="Trebuchet MS"/>
          <w:b w:val="0"/>
          <w:color w:val="701552"/>
          <w:sz w:val="32"/>
          <w:szCs w:val="28"/>
        </w:rPr>
      </w:pPr>
    </w:p>
    <w:p w14:paraId="3EA1C26D" w14:textId="7CC31FE5" w:rsidR="00F16D92" w:rsidRPr="000F5A7E" w:rsidRDefault="000F5A7E" w:rsidP="00983864">
      <w:pPr>
        <w:pStyle w:val="T-titre3"/>
        <w:rPr>
          <w:rFonts w:ascii="Trebuchet MS" w:hAnsi="Trebuchet MS"/>
          <w:b w:val="0"/>
          <w:color w:val="701552"/>
          <w:sz w:val="28"/>
          <w:szCs w:val="28"/>
        </w:rPr>
      </w:pPr>
      <w:r>
        <w:rPr>
          <w:rFonts w:ascii="Trebuchet MS" w:hAnsi="Trebuchet MS"/>
          <w:b w:val="0"/>
          <w:color w:val="701552"/>
          <w:sz w:val="32"/>
          <w:szCs w:val="28"/>
        </w:rPr>
        <w:t xml:space="preserve">Ope 40 </w:t>
      </w:r>
      <w:r w:rsidR="00F51AA5" w:rsidRPr="001C1166">
        <w:rPr>
          <w:rFonts w:ascii="Trebuchet MS" w:hAnsi="Trebuchet MS" w:cs="Arial"/>
          <w:color w:val="701552"/>
          <w:sz w:val="28"/>
          <w:szCs w:val="28"/>
          <w:lang w:val="en-US"/>
        </w:rPr>
        <w:t>Groove cutting</w:t>
      </w:r>
    </w:p>
    <w:p w14:paraId="5EAC9CEC" w14:textId="77777777" w:rsidR="00EC158B" w:rsidRPr="00397492" w:rsidRDefault="00EC158B" w:rsidP="00983864">
      <w:pPr>
        <w:pStyle w:val="T-titre3"/>
        <w:rPr>
          <w:rStyle w:val="Strong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0F5A7E" w:rsidRPr="00EC158B" w14:paraId="58281776" w14:textId="77777777" w:rsidTr="00095EC9">
        <w:trPr>
          <w:trHeight w:val="2552"/>
        </w:trPr>
        <w:tc>
          <w:tcPr>
            <w:tcW w:w="5812" w:type="dxa"/>
            <w:tcBorders>
              <w:right w:val="single" w:sz="4" w:space="0" w:color="auto"/>
            </w:tcBorders>
          </w:tcPr>
          <w:p w14:paraId="1F0CF4F6" w14:textId="77777777" w:rsidR="000F5A7E" w:rsidRPr="00397492" w:rsidRDefault="000F5A7E" w:rsidP="00397492">
            <w:pPr>
              <w:pStyle w:val="T-soustitre"/>
              <w:rPr>
                <w:rStyle w:val="Strong"/>
              </w:rPr>
            </w:pPr>
          </w:p>
          <w:p w14:paraId="4F1E3212" w14:textId="34F02773" w:rsidR="000F5A7E" w:rsidRPr="00A91EB0" w:rsidRDefault="00F51AA5" w:rsidP="000F5A7E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C41BB9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Start</w:t>
            </w:r>
            <w:r w:rsidR="000F5A7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:</w:t>
            </w:r>
          </w:p>
          <w:p w14:paraId="5473B8ED" w14:textId="77777777" w:rsidR="000F5A7E" w:rsidRPr="00397492" w:rsidRDefault="000F5A7E" w:rsidP="00E924D6">
            <w:pPr>
              <w:pStyle w:val="T-normal"/>
              <w:rPr>
                <w:rStyle w:val="Strong"/>
              </w:rPr>
            </w:pPr>
          </w:p>
          <w:p w14:paraId="768A3483" w14:textId="3723C8D9" w:rsidR="000F5A7E" w:rsidRPr="005905AC" w:rsidRDefault="00EB39BC" w:rsidP="00397492">
            <w:pPr>
              <w:pStyle w:val="T-puce"/>
              <w:numPr>
                <w:ilvl w:val="0"/>
                <w:numId w:val="25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0F5A7E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8E7EFB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72DCF9EE" wp14:editId="4EDD7482">
                  <wp:extent cx="769620" cy="2286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6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0D6C51" w14:textId="77777777" w:rsidR="000F5A7E" w:rsidRPr="00397492" w:rsidRDefault="000F5A7E" w:rsidP="00E924D6">
            <w:pPr>
              <w:pStyle w:val="T-normal"/>
              <w:rPr>
                <w:rStyle w:val="Strong"/>
              </w:rPr>
            </w:pPr>
          </w:p>
          <w:p w14:paraId="31013A77" w14:textId="485A5546" w:rsidR="000F5A7E" w:rsidRPr="00C372D5" w:rsidRDefault="00EB39BC" w:rsidP="00397492">
            <w:pPr>
              <w:pStyle w:val="T-puce"/>
              <w:numPr>
                <w:ilvl w:val="0"/>
                <w:numId w:val="25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97492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Zoom</w:t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E7EFB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4468D4C9" wp14:editId="20C87CF8">
                  <wp:extent cx="228600" cy="22860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51AA5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</w:t>
            </w:r>
            <w:r w:rsidR="008E7EFB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</w:t>
            </w:r>
            <w:r w:rsidR="00F51AA5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click</w:t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twice on the screen to select the area you want to zoom like shown on the picture</w:t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172CB54F" w14:textId="77777777" w:rsidR="00397492" w:rsidRPr="00C372D5" w:rsidRDefault="00397492" w:rsidP="0039749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29345584" w14:textId="77777777" w:rsidR="000F5A7E" w:rsidRPr="00C372D5" w:rsidRDefault="000F5A7E" w:rsidP="000F5A7E">
            <w:pPr>
              <w:pStyle w:val="Subtitle"/>
              <w:jc w:val="center"/>
              <w:rPr>
                <w:lang w:val="en-US"/>
              </w:rPr>
            </w:pPr>
          </w:p>
          <w:p w14:paraId="57C17D2C" w14:textId="77777777" w:rsidR="001A5703" w:rsidRDefault="00297731" w:rsidP="000F5A7E">
            <w:pPr>
              <w:pStyle w:val="Subtitle"/>
              <w:jc w:val="center"/>
            </w:pPr>
            <w:r>
              <w:drawing>
                <wp:inline distT="0" distB="0" distL="0" distR="0" wp14:anchorId="4B80A23A" wp14:editId="02735EC9">
                  <wp:extent cx="1438275" cy="1639324"/>
                  <wp:effectExtent l="0" t="0" r="0" b="0"/>
                  <wp:docPr id="1910" name="Image 1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2.png"/>
                          <pic:cNvPicPr/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476" cy="1639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EBE11E" w14:textId="77777777" w:rsidR="001A5703" w:rsidRPr="00EC158B" w:rsidRDefault="001A5703" w:rsidP="000F5A7E">
            <w:pPr>
              <w:pStyle w:val="Subtitle"/>
              <w:jc w:val="center"/>
            </w:pPr>
          </w:p>
        </w:tc>
      </w:tr>
      <w:tr w:rsidR="000F5A7E" w:rsidRPr="00EC158B" w14:paraId="354C9E93" w14:textId="77777777" w:rsidTr="00095EC9">
        <w:trPr>
          <w:trHeight w:val="3252"/>
        </w:trPr>
        <w:tc>
          <w:tcPr>
            <w:tcW w:w="5812" w:type="dxa"/>
            <w:tcBorders>
              <w:right w:val="single" w:sz="4" w:space="0" w:color="auto"/>
            </w:tcBorders>
          </w:tcPr>
          <w:p w14:paraId="1518E25C" w14:textId="77777777" w:rsidR="000F5A7E" w:rsidRPr="00397492" w:rsidRDefault="000F5A7E" w:rsidP="00297731">
            <w:pPr>
              <w:pStyle w:val="T-soustitre"/>
              <w:rPr>
                <w:rStyle w:val="Strong"/>
              </w:rPr>
            </w:pPr>
          </w:p>
          <w:p w14:paraId="76B0AAC0" w14:textId="64A25594" w:rsidR="000F5A7E" w:rsidRDefault="00377973" w:rsidP="000F5A7E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geometry</w:t>
            </w:r>
            <w:proofErr w:type="spellEnd"/>
            <w:r w:rsidR="000F5A7E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729384F4" w14:textId="77777777" w:rsidR="000F5A7E" w:rsidRPr="00397492" w:rsidRDefault="000F5A7E" w:rsidP="00397492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20607290" w14:textId="620E3A3C" w:rsidR="000F5A7E" w:rsidRPr="005905AC" w:rsidRDefault="00EB39BC" w:rsidP="00297731">
            <w:pPr>
              <w:pStyle w:val="T-puce"/>
              <w:numPr>
                <w:ilvl w:val="0"/>
                <w:numId w:val="2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0F5A7E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6B47FE" w:rsidRPr="00A40600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37EC4ACA" wp14:editId="10B527BA">
                  <wp:extent cx="360000" cy="352941"/>
                  <wp:effectExtent l="0" t="0" r="2540" b="0"/>
                  <wp:docPr id="946" name="Image 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17C3C6" w14:textId="77777777" w:rsidR="000F5A7E" w:rsidRPr="00397492" w:rsidRDefault="000F5A7E" w:rsidP="00E924D6">
            <w:pPr>
              <w:pStyle w:val="T-normal"/>
              <w:rPr>
                <w:rStyle w:val="Strong"/>
              </w:rPr>
            </w:pPr>
          </w:p>
          <w:p w14:paraId="3DBE4504" w14:textId="27CDFA76" w:rsidR="000F5A7E" w:rsidRPr="00C372D5" w:rsidRDefault="00EB39BC" w:rsidP="00297731">
            <w:pPr>
              <w:pStyle w:val="T-puce"/>
              <w:numPr>
                <w:ilvl w:val="0"/>
                <w:numId w:val="2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first side of the groove</w:t>
            </w:r>
            <w:r w:rsidR="00FE5E6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(image A)</w:t>
            </w:r>
          </w:p>
          <w:p w14:paraId="476A8C3C" w14:textId="77777777" w:rsidR="000F5A7E" w:rsidRPr="00C372D5" w:rsidRDefault="000F5A7E" w:rsidP="00E924D6">
            <w:pPr>
              <w:pStyle w:val="T-normal"/>
              <w:rPr>
                <w:rStyle w:val="Strong"/>
                <w:lang w:val="en-US"/>
              </w:rPr>
            </w:pPr>
          </w:p>
          <w:p w14:paraId="5D92B535" w14:textId="4B51E4E6" w:rsidR="000F5A7E" w:rsidRPr="00C372D5" w:rsidRDefault="00EB39BC" w:rsidP="00297731">
            <w:pPr>
              <w:pStyle w:val="T-puce"/>
              <w:numPr>
                <w:ilvl w:val="0"/>
                <w:numId w:val="2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</w:t>
            </w:r>
            <w:r w:rsidR="00F51AA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 the last side of the groove</w:t>
            </w:r>
            <w:r w:rsidR="00FE5E6A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(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image B)</w:t>
            </w:r>
          </w:p>
          <w:p w14:paraId="603EA32B" w14:textId="513ED132" w:rsidR="0074464D" w:rsidRPr="00C372D5" w:rsidRDefault="00FE5E6A" w:rsidP="0074464D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37248" behindDoc="0" locked="0" layoutInCell="1" allowOverlap="1" wp14:anchorId="143E3775" wp14:editId="333EB999">
                  <wp:simplePos x="0" y="0"/>
                  <wp:positionH relativeFrom="column">
                    <wp:posOffset>1943042</wp:posOffset>
                  </wp:positionH>
                  <wp:positionV relativeFrom="paragraph">
                    <wp:posOffset>105872</wp:posOffset>
                  </wp:positionV>
                  <wp:extent cx="325120" cy="318135"/>
                  <wp:effectExtent l="0" t="0" r="0" b="5715"/>
                  <wp:wrapSquare wrapText="bothSides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407" r="84446" b="3029"/>
                          <a:stretch/>
                        </pic:blipFill>
                        <pic:spPr bwMode="auto">
                          <a:xfrm>
                            <a:off x="0" y="0"/>
                            <a:ext cx="325120" cy="318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069E8F" w14:textId="4658A1AA" w:rsidR="0074464D" w:rsidRPr="00C372D5" w:rsidRDefault="00EB39BC" w:rsidP="0074464D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74464D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74464D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Profil</w:t>
            </w:r>
            <w:proofErr w:type="spellEnd"/>
            <w:r w:rsidR="0074464D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OK</w:t>
            </w:r>
            <w:r w:rsidR="00FE5E6A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3EFDAA0B" w14:textId="77777777" w:rsidR="000F5A7E" w:rsidRPr="00C372D5" w:rsidRDefault="000F5A7E" w:rsidP="0074464D">
            <w:pPr>
              <w:pStyle w:val="T-puce"/>
              <w:numPr>
                <w:ilvl w:val="0"/>
                <w:numId w:val="0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4713686" w14:textId="16D814B2" w:rsidR="000F5A7E" w:rsidRPr="00C372D5" w:rsidRDefault="00F51AA5" w:rsidP="00297731">
            <w:pPr>
              <w:pStyle w:val="T-puce"/>
              <w:numPr>
                <w:ilvl w:val="0"/>
                <w:numId w:val="2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No need to modify the approach and return vectors which are tangent to the elements shown</w:t>
            </w:r>
            <w:r w:rsidR="000F5A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264573F2" w14:textId="77777777" w:rsidR="00397492" w:rsidRPr="00C372D5" w:rsidRDefault="00397492" w:rsidP="00397492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517DC668" w14:textId="77777777" w:rsidR="009F5521" w:rsidRPr="00C372D5" w:rsidRDefault="009F5521" w:rsidP="000F5A7E">
            <w:pPr>
              <w:pStyle w:val="Subtitle"/>
              <w:jc w:val="center"/>
              <w:rPr>
                <w:lang w:val="en-US"/>
              </w:rPr>
            </w:pPr>
          </w:p>
          <w:p w14:paraId="61316629" w14:textId="77777777" w:rsidR="009F5521" w:rsidRDefault="00297731" w:rsidP="000F5A7E">
            <w:pPr>
              <w:pStyle w:val="Subtitle"/>
              <w:jc w:val="center"/>
            </w:pPr>
            <w:r>
              <w:drawing>
                <wp:inline distT="0" distB="0" distL="0" distR="0" wp14:anchorId="4A378A5E" wp14:editId="1B38D788">
                  <wp:extent cx="1457325" cy="857250"/>
                  <wp:effectExtent l="0" t="0" r="9525" b="0"/>
                  <wp:docPr id="1911" name="Image 1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3.png"/>
                          <pic:cNvPicPr/>
                        </pic:nvPicPr>
                        <pic:blipFill rotWithShape="1"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39" t="36242" b="3356"/>
                          <a:stretch/>
                        </pic:blipFill>
                        <pic:spPr bwMode="auto">
                          <a:xfrm>
                            <a:off x="0" y="0"/>
                            <a:ext cx="1457528" cy="8573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95EC9">
              <w:t xml:space="preserve"> </w:t>
            </w:r>
            <w:r w:rsidR="004C5ACA">
              <w:drawing>
                <wp:inline distT="0" distB="0" distL="0" distR="0" wp14:anchorId="2FF008B6" wp14:editId="6EB14EFA">
                  <wp:extent cx="1428750" cy="923925"/>
                  <wp:effectExtent l="0" t="0" r="0" b="9525"/>
                  <wp:docPr id="1914" name="Image 1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4.png"/>
                          <pic:cNvPicPr/>
                        </pic:nvPicPr>
                        <pic:blipFill rotWithShape="1"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90" r="13295"/>
                          <a:stretch/>
                        </pic:blipFill>
                        <pic:spPr bwMode="auto">
                          <a:xfrm>
                            <a:off x="0" y="0"/>
                            <a:ext cx="1428949" cy="924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291FB1" w14:textId="77777777" w:rsidR="004C5ACA" w:rsidRDefault="004C5ACA" w:rsidP="000F5A7E">
            <w:pPr>
              <w:pStyle w:val="Subtitle"/>
              <w:jc w:val="center"/>
            </w:pPr>
          </w:p>
          <w:p w14:paraId="27B19940" w14:textId="15625D80" w:rsidR="000F5A7E" w:rsidRDefault="006860CD" w:rsidP="000F5A7E">
            <w:pPr>
              <w:pStyle w:val="Subtitle"/>
              <w:jc w:val="center"/>
            </w:pPr>
            <w:r>
              <w:drawing>
                <wp:inline distT="0" distB="0" distL="0" distR="0" wp14:anchorId="79A9B1B7" wp14:editId="6047FA19">
                  <wp:extent cx="2680854" cy="1664077"/>
                  <wp:effectExtent l="0" t="0" r="5715" b="0"/>
                  <wp:docPr id="897" name="Pictur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" name="Picture 897"/>
                          <pic:cNvPicPr/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0377" cy="1669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50FED2" w14:textId="77777777" w:rsidR="00095EC9" w:rsidRPr="00EC158B" w:rsidRDefault="00095EC9" w:rsidP="000F5A7E">
            <w:pPr>
              <w:pStyle w:val="Subtitle"/>
              <w:jc w:val="center"/>
            </w:pPr>
          </w:p>
        </w:tc>
      </w:tr>
      <w:tr w:rsidR="009F5521" w:rsidRPr="00EC158B" w14:paraId="5DC13CEB" w14:textId="77777777" w:rsidTr="00095EC9">
        <w:trPr>
          <w:trHeight w:val="1824"/>
        </w:trPr>
        <w:tc>
          <w:tcPr>
            <w:tcW w:w="5812" w:type="dxa"/>
            <w:tcBorders>
              <w:right w:val="single" w:sz="4" w:space="0" w:color="auto"/>
            </w:tcBorders>
          </w:tcPr>
          <w:p w14:paraId="576C3089" w14:textId="77777777" w:rsidR="009F5521" w:rsidRPr="00095EC9" w:rsidRDefault="009F5521" w:rsidP="00095EC9">
            <w:pPr>
              <w:pStyle w:val="T-soustitre"/>
              <w:rPr>
                <w:rStyle w:val="Strong"/>
              </w:rPr>
            </w:pPr>
          </w:p>
          <w:p w14:paraId="425BEDAF" w14:textId="74BE17EB" w:rsidR="009F5521" w:rsidRPr="003D5933" w:rsidRDefault="00990A61" w:rsidP="003D5933">
            <w:pPr>
              <w:pStyle w:val="T-soustitre"/>
              <w:numPr>
                <w:ilvl w:val="0"/>
                <w:numId w:val="26"/>
              </w:numPr>
              <w:rPr>
                <w:rStyle w:val="Strong"/>
                <w:b w:val="0"/>
                <w:color w:val="AD457A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Tool</w:t>
            </w:r>
            <w:r w:rsidR="009F5521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BBA2285" w14:textId="6224B651" w:rsidR="00095EC9" w:rsidRPr="00D71B19" w:rsidRDefault="00EB39BC" w:rsidP="00D71B19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95EC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51AA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Groove cutter</w:t>
            </w:r>
            <w:r w:rsidR="007D5465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7D5465">
              <w:rPr>
                <w:noProof/>
              </w:rPr>
              <w:drawing>
                <wp:inline distT="0" distB="0" distL="0" distR="0" wp14:anchorId="13D5233B" wp14:editId="550A9F08">
                  <wp:extent cx="333333" cy="371429"/>
                  <wp:effectExtent l="0" t="0" r="0" b="0"/>
                  <wp:docPr id="249" name="Imag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EC5A3A" w14:textId="77777777" w:rsidR="00D71B19" w:rsidRDefault="00D71B19" w:rsidP="00D71B19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57328AE" w14:textId="77777777" w:rsidR="00D71B19" w:rsidRPr="00D71B19" w:rsidRDefault="00D71B19" w:rsidP="00D71B19">
            <w:pPr>
              <w:pStyle w:val="T-puce"/>
              <w:numPr>
                <w:ilvl w:val="0"/>
                <w:numId w:val="0"/>
              </w:numPr>
              <w:ind w:left="72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20B330D" w14:textId="4B53AAC0" w:rsidR="00D71B19" w:rsidRPr="00D71B19" w:rsidRDefault="00D71B19" w:rsidP="00D71B19">
            <w:pPr>
              <w:pStyle w:val="T-puce"/>
              <w:numPr>
                <w:ilvl w:val="0"/>
                <w:numId w:val="26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D71B1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Select  </w:t>
            </w:r>
            <w:r w:rsidR="002A2F31"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</w:t>
            </w:r>
            <w:r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T</w:t>
            </w:r>
            <w:proofErr w:type="gramEnd"/>
            <w:r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_Sandvik_</w:t>
            </w:r>
            <w:r w:rsidR="002A2F31"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2020</w:t>
            </w:r>
            <w:r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_Left</w:t>
            </w:r>
            <w:r w:rsidRPr="00D71B1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under user</w:t>
            </w:r>
          </w:p>
          <w:p w14:paraId="0ECB4141" w14:textId="77777777" w:rsidR="00095EC9" w:rsidRPr="00C372D5" w:rsidRDefault="00095EC9" w:rsidP="00095EC9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6931489" w14:textId="6C6431B9" w:rsidR="00095EC9" w:rsidRPr="003D5933" w:rsidRDefault="00F51AA5" w:rsidP="003D5933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In the list of </w:t>
            </w:r>
            <w:proofErr w:type="gramStart"/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tool</w:t>
            </w:r>
            <w:proofErr w:type="gramEnd"/>
            <w:r w:rsidR="00095EC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 mouse click on</w:t>
            </w:r>
            <w:r w:rsidR="00095EC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095EC9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7D5465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 </w:t>
            </w:r>
            <w:r w:rsidR="002A2F31" w:rsidRPr="002A2F31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MS LF123J13-2020BM</w:t>
            </w:r>
            <w:r w:rsidR="002A2F31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</w:p>
          <w:p w14:paraId="73878EE7" w14:textId="77777777" w:rsidR="00095EC9" w:rsidRPr="00C372D5" w:rsidRDefault="00095EC9" w:rsidP="00095EC9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14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32822A88" w14:textId="77777777" w:rsidR="00095EC9" w:rsidRPr="00C372D5" w:rsidRDefault="00095EC9" w:rsidP="00095EC9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46A66B90" w14:textId="203C8444" w:rsidR="00095EC9" w:rsidRDefault="00D71B19" w:rsidP="00095EC9">
            <w:pPr>
              <w:pStyle w:val="Subtitle"/>
              <w:jc w:val="center"/>
              <w:rPr>
                <w:rStyle w:val="Strong"/>
              </w:rPr>
            </w:pPr>
            <w:r>
              <w:drawing>
                <wp:inline distT="0" distB="0" distL="0" distR="0" wp14:anchorId="4CAAEB36" wp14:editId="53C8E20D">
                  <wp:extent cx="776664" cy="671945"/>
                  <wp:effectExtent l="0" t="0" r="4445" b="0"/>
                  <wp:docPr id="901" name="Picture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Picture 901"/>
                          <pic:cNvPicPr/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8153" cy="673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794A14" w14:textId="5A3CCB78" w:rsidR="00095EC9" w:rsidRPr="00247BA5" w:rsidRDefault="00095EC9" w:rsidP="00095EC9">
            <w:pPr>
              <w:pStyle w:val="Subtitle"/>
              <w:jc w:val="center"/>
              <w:rPr>
                <w:rStyle w:val="Strong"/>
                <w:sz w:val="10"/>
              </w:rPr>
            </w:pPr>
          </w:p>
          <w:p w14:paraId="3D1BC825" w14:textId="3AD3161B" w:rsidR="00095EC9" w:rsidRDefault="00095EC9" w:rsidP="00095EC9">
            <w:pPr>
              <w:pStyle w:val="Subtitle"/>
              <w:jc w:val="center"/>
              <w:rPr>
                <w:rStyle w:val="Strong"/>
              </w:rPr>
            </w:pPr>
          </w:p>
          <w:p w14:paraId="6DD9F60D" w14:textId="1F0A852B" w:rsidR="009F5521" w:rsidRPr="00644997" w:rsidRDefault="00B0453F" w:rsidP="00095EC9">
            <w:pPr>
              <w:pStyle w:val="Subtitle"/>
              <w:jc w:val="center"/>
              <w:rPr>
                <w:b/>
                <w:sz w:val="6"/>
              </w:rPr>
            </w:pPr>
            <w:r>
              <w:rPr>
                <w:b/>
                <w:sz w:val="6"/>
              </w:rPr>
              <w:drawing>
                <wp:inline distT="0" distB="0" distL="0" distR="0" wp14:anchorId="71A3915E" wp14:editId="1C2AD635">
                  <wp:extent cx="2971800" cy="624840"/>
                  <wp:effectExtent l="0" t="0" r="0" b="3810"/>
                  <wp:docPr id="957" name="Pictur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7" name="Picture 957"/>
                          <pic:cNvPicPr/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624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521" w:rsidRPr="00EC158B" w14:paraId="14CE6CB4" w14:textId="77777777" w:rsidTr="00095EC9">
        <w:trPr>
          <w:trHeight w:val="1554"/>
        </w:trPr>
        <w:tc>
          <w:tcPr>
            <w:tcW w:w="5812" w:type="dxa"/>
            <w:tcBorders>
              <w:right w:val="single" w:sz="4" w:space="0" w:color="auto"/>
            </w:tcBorders>
          </w:tcPr>
          <w:p w14:paraId="594AE84C" w14:textId="77777777" w:rsidR="009F5521" w:rsidRPr="00095EC9" w:rsidRDefault="009F5521" w:rsidP="00095EC9">
            <w:pPr>
              <w:pStyle w:val="T-soustitre"/>
              <w:rPr>
                <w:rStyle w:val="Strong"/>
              </w:rPr>
            </w:pPr>
          </w:p>
          <w:p w14:paraId="10EC5218" w14:textId="133FF4F0" w:rsidR="00095EC9" w:rsidRPr="00095EC9" w:rsidRDefault="00AA7F1D" w:rsidP="00895EBF">
            <w:pPr>
              <w:pStyle w:val="T-soustitre"/>
              <w:numPr>
                <w:ilvl w:val="0"/>
                <w:numId w:val="2"/>
              </w:numPr>
              <w:rPr>
                <w:rStyle w:val="Strong"/>
              </w:rPr>
            </w:pPr>
            <w:proofErr w:type="spellStart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Selection</w:t>
            </w:r>
            <w:proofErr w:type="spellEnd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of </w:t>
            </w:r>
            <w:proofErr w:type="spellStart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machining</w:t>
            </w:r>
            <w:proofErr w:type="spellEnd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cycle</w:t>
            </w:r>
            <w:r w:rsidR="009F5521"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4EB9961" w14:textId="79CFF798" w:rsidR="009F5521" w:rsidRPr="003D5933" w:rsidRDefault="00EB39BC" w:rsidP="003D5933">
            <w:pPr>
              <w:pStyle w:val="T-puce"/>
              <w:numPr>
                <w:ilvl w:val="0"/>
                <w:numId w:val="27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095EC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A40600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2C6A3DF2" wp14:editId="091FD7D0">
                  <wp:extent cx="360000" cy="352941"/>
                  <wp:effectExtent l="0" t="0" r="2540" b="0"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95EC9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8352F5" w:rsidRPr="00C41BB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on </w:t>
            </w:r>
            <w:r w:rsidR="008352F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Direct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6D67F587" w14:textId="77777777" w:rsidR="00095EC9" w:rsidRPr="00C372D5" w:rsidRDefault="00095EC9" w:rsidP="00095EC9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5229487B" w14:textId="3CC262C6" w:rsidR="009F5521" w:rsidRPr="003D5933" w:rsidRDefault="006B47FE" w:rsidP="003D5933">
            <w:pPr>
              <w:pStyle w:val="Subtitle"/>
              <w:jc w:val="center"/>
            </w:pPr>
            <w:r>
              <w:drawing>
                <wp:inline distT="0" distB="0" distL="0" distR="0" wp14:anchorId="17F30997" wp14:editId="25A70C3F">
                  <wp:extent cx="561905" cy="628571"/>
                  <wp:effectExtent l="0" t="0" r="0" b="635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05" cy="62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521" w:rsidRPr="00CF49F8" w14:paraId="553319DC" w14:textId="77777777" w:rsidTr="005B4F79">
        <w:trPr>
          <w:trHeight w:val="841"/>
        </w:trPr>
        <w:tc>
          <w:tcPr>
            <w:tcW w:w="5812" w:type="dxa"/>
            <w:tcBorders>
              <w:right w:val="single" w:sz="4" w:space="0" w:color="auto"/>
            </w:tcBorders>
          </w:tcPr>
          <w:p w14:paraId="4E2CFCF2" w14:textId="77777777" w:rsidR="009F5521" w:rsidRPr="00095EC9" w:rsidRDefault="009F5521" w:rsidP="00095EC9">
            <w:pPr>
              <w:pStyle w:val="T-soustitre"/>
              <w:rPr>
                <w:rStyle w:val="Strong"/>
              </w:rPr>
            </w:pPr>
          </w:p>
          <w:p w14:paraId="645C23E0" w14:textId="21E709F0" w:rsidR="009F5521" w:rsidRPr="00095EC9" w:rsidRDefault="00377973" w:rsidP="00DF227C">
            <w:pPr>
              <w:pStyle w:val="T-soustitre"/>
              <w:numPr>
                <w:ilvl w:val="0"/>
                <w:numId w:val="2"/>
              </w:numPr>
              <w:rPr>
                <w:rStyle w:val="Strong"/>
              </w:rPr>
            </w:pPr>
            <w:proofErr w:type="spellStart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9F5521" w:rsidRPr="003D5933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4403058E" w14:textId="52E43828" w:rsidR="009F5521" w:rsidRPr="00C372D5" w:rsidRDefault="00EB39BC" w:rsidP="005B4F79">
            <w:pPr>
              <w:pStyle w:val="T-puce"/>
              <w:numPr>
                <w:ilvl w:val="0"/>
                <w:numId w:val="28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9F552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9F5521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6B47FE" w:rsidRPr="00BD6EC2">
              <w:rPr>
                <w:b/>
                <w:noProof/>
              </w:rPr>
              <w:drawing>
                <wp:inline distT="0" distB="0" distL="0" distR="0" wp14:anchorId="3CDB4C36" wp14:editId="08D5D3F8">
                  <wp:extent cx="360000" cy="352941"/>
                  <wp:effectExtent l="0" t="0" r="7620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134D5" w14:textId="0332841D" w:rsidR="008352F5" w:rsidRPr="00C372D5" w:rsidRDefault="008352F5" w:rsidP="003D5933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30E4D102" w14:textId="0A599F7B" w:rsidR="00AF4C4E" w:rsidRPr="00C372D5" w:rsidRDefault="005C6167" w:rsidP="003D5933">
            <w:pPr>
              <w:pStyle w:val="Subtitle"/>
              <w:jc w:val="center"/>
              <w:rPr>
                <w:lang w:val="en-US"/>
              </w:rPr>
            </w:pPr>
            <w:r>
              <w:rPr>
                <w:lang w:val="en-US"/>
              </w:rPr>
              <w:drawing>
                <wp:inline distT="0" distB="0" distL="0" distR="0" wp14:anchorId="56449F6C" wp14:editId="59A4E431">
                  <wp:extent cx="2126673" cy="977451"/>
                  <wp:effectExtent l="0" t="0" r="6985" b="0"/>
                  <wp:docPr id="909" name="Picture 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" name="Picture 909"/>
                          <pic:cNvPicPr/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6342" cy="995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7C7D31" w14:textId="77777777" w:rsidR="008E44AA" w:rsidRDefault="008E44AA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</w:rPr>
      </w:pPr>
    </w:p>
    <w:p w14:paraId="2473E87C" w14:textId="3D7A3628" w:rsidR="00F16D92" w:rsidRPr="005B546B" w:rsidRDefault="005B546B" w:rsidP="001F53DA">
      <w:pPr>
        <w:pStyle w:val="T-titre3"/>
        <w:rPr>
          <w:rFonts w:ascii="Trebuchet MS" w:hAnsi="Trebuchet MS"/>
          <w:b w:val="0"/>
          <w:color w:val="701552"/>
          <w:sz w:val="28"/>
          <w:szCs w:val="28"/>
        </w:rPr>
      </w:pPr>
      <w:r>
        <w:rPr>
          <w:rFonts w:ascii="Trebuchet MS" w:hAnsi="Trebuchet MS"/>
          <w:b w:val="0"/>
          <w:color w:val="701552"/>
          <w:sz w:val="32"/>
          <w:szCs w:val="28"/>
        </w:rPr>
        <w:t>Ope 50</w:t>
      </w:r>
      <w:r w:rsidR="00F16D92" w:rsidRPr="005B546B">
        <w:rPr>
          <w:rFonts w:ascii="Trebuchet MS" w:hAnsi="Trebuchet MS"/>
          <w:b w:val="0"/>
          <w:color w:val="701552"/>
          <w:sz w:val="32"/>
          <w:szCs w:val="28"/>
        </w:rPr>
        <w:t xml:space="preserve"> </w:t>
      </w:r>
      <w:r w:rsidR="006A1C99" w:rsidRPr="00127198">
        <w:rPr>
          <w:rFonts w:ascii="Trebuchet MS" w:hAnsi="Trebuchet MS"/>
          <w:color w:val="701552"/>
          <w:sz w:val="28"/>
          <w:szCs w:val="28"/>
          <w:lang w:val="en-US"/>
        </w:rPr>
        <w:t>Boring</w:t>
      </w:r>
    </w:p>
    <w:p w14:paraId="0DAAB58A" w14:textId="77777777" w:rsidR="001A2A34" w:rsidRPr="00841853" w:rsidRDefault="001A2A34" w:rsidP="001F53DA">
      <w:pPr>
        <w:pStyle w:val="T-titre3"/>
        <w:rPr>
          <w:rStyle w:val="Strong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EC158B" w14:paraId="0FF19DF0" w14:textId="77777777" w:rsidTr="000746FF">
        <w:trPr>
          <w:trHeight w:val="4663"/>
        </w:trPr>
        <w:tc>
          <w:tcPr>
            <w:tcW w:w="5812" w:type="dxa"/>
            <w:tcBorders>
              <w:right w:val="single" w:sz="4" w:space="0" w:color="auto"/>
            </w:tcBorders>
          </w:tcPr>
          <w:p w14:paraId="69033676" w14:textId="77777777" w:rsidR="003F58F0" w:rsidRPr="00982D54" w:rsidRDefault="003F58F0" w:rsidP="00982D54">
            <w:pPr>
              <w:pStyle w:val="Heading3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3B4D4A13" w14:textId="7475ED70" w:rsidR="00F16D92" w:rsidRDefault="00377973" w:rsidP="003F58F0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geometry</w:t>
            </w:r>
            <w:proofErr w:type="spellEnd"/>
            <w:r w:rsidR="003F58F0">
              <w:t xml:space="preserve"> :</w:t>
            </w:r>
          </w:p>
          <w:p w14:paraId="1F1F8263" w14:textId="32F6609F" w:rsidR="003F58F0" w:rsidRDefault="00992EFE" w:rsidP="003F58F0">
            <w:pPr>
              <w:pStyle w:val="Subtitle"/>
            </w:pPr>
            <w:r>
              <w:rPr>
                <w:lang w:val="en-US"/>
              </w:rPr>
              <w:drawing>
                <wp:anchor distT="0" distB="0" distL="114300" distR="114300" simplePos="0" relativeHeight="251642368" behindDoc="0" locked="0" layoutInCell="1" allowOverlap="1" wp14:anchorId="09518124" wp14:editId="58DF2861">
                  <wp:simplePos x="0" y="0"/>
                  <wp:positionH relativeFrom="column">
                    <wp:posOffset>1333846</wp:posOffset>
                  </wp:positionH>
                  <wp:positionV relativeFrom="paragraph">
                    <wp:posOffset>102235</wp:posOffset>
                  </wp:positionV>
                  <wp:extent cx="998220" cy="228600"/>
                  <wp:effectExtent l="0" t="0" r="0" b="0"/>
                  <wp:wrapSquare wrapText="bothSides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" name="Picture 912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D9CE62" w14:textId="3AD8AA53" w:rsidR="003F58F0" w:rsidRPr="00AF4C4E" w:rsidRDefault="00EB39BC" w:rsidP="00E32929">
            <w:pPr>
              <w:pStyle w:val="T-puce"/>
              <w:numPr>
                <w:ilvl w:val="0"/>
                <w:numId w:val="25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A0C3E" w:rsidRPr="0007677B">
              <w:rPr>
                <w:rFonts w:ascii="Trebuchet MS" w:hAnsi="Trebuchet MS"/>
                <w:b/>
                <w:noProof/>
                <w:color w:val="616264"/>
                <w:sz w:val="22"/>
                <w:szCs w:val="22"/>
              </w:rPr>
              <w:t xml:space="preserve"> </w:t>
            </w:r>
          </w:p>
          <w:p w14:paraId="3CCF44D7" w14:textId="251BB4DE" w:rsidR="00F16D92" w:rsidRPr="00C372D5" w:rsidRDefault="00EB39BC" w:rsidP="00E32929">
            <w:pPr>
              <w:pStyle w:val="Subtitle"/>
              <w:numPr>
                <w:ilvl w:val="0"/>
                <w:numId w:val="28"/>
              </w:numPr>
              <w:ind w:left="639"/>
              <w:rPr>
                <w:rStyle w:val="Strong"/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F16D92" w:rsidRPr="00C372D5">
              <w:rPr>
                <w:rStyle w:val="Strong"/>
                <w:lang w:val="en-US"/>
              </w:rPr>
              <w:t xml:space="preserve"> </w:t>
            </w:r>
            <w:r w:rsidR="006A1C99" w:rsidRPr="00C372D5">
              <w:rPr>
                <w:rStyle w:val="Strong"/>
                <w:lang w:val="en-US"/>
              </w:rPr>
              <w:t>geometry selection</w:t>
            </w:r>
            <w:r w:rsidR="00F16D92" w:rsidRPr="00C372D5">
              <w:rPr>
                <w:rStyle w:val="Strong"/>
                <w:lang w:val="en-US"/>
              </w:rPr>
              <w:t xml:space="preserve"> </w:t>
            </w:r>
            <w:r w:rsidR="006B47FE" w:rsidRPr="0007677B">
              <w:drawing>
                <wp:inline distT="0" distB="0" distL="0" distR="0" wp14:anchorId="7370DF6D" wp14:editId="42AE9596">
                  <wp:extent cx="360000" cy="352941"/>
                  <wp:effectExtent l="0" t="0" r="2540" b="0"/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90D1A1" w14:textId="77777777" w:rsidR="00F16D92" w:rsidRPr="00C372D5" w:rsidRDefault="00F16D92" w:rsidP="00E32929">
            <w:pPr>
              <w:pStyle w:val="Subtitle"/>
              <w:ind w:left="639"/>
              <w:rPr>
                <w:rStyle w:val="Strong"/>
                <w:lang w:val="en-US"/>
              </w:rPr>
            </w:pPr>
          </w:p>
          <w:p w14:paraId="2CC7126A" w14:textId="70025510" w:rsidR="00F16D92" w:rsidRPr="00C372D5" w:rsidRDefault="00EB39BC" w:rsidP="00E32929">
            <w:pPr>
              <w:pStyle w:val="Subtitle"/>
              <w:numPr>
                <w:ilvl w:val="0"/>
                <w:numId w:val="28"/>
              </w:numPr>
              <w:ind w:left="639"/>
              <w:rPr>
                <w:rStyle w:val="Strong"/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F16D92" w:rsidRPr="00C372D5">
              <w:rPr>
                <w:rStyle w:val="Strong"/>
                <w:lang w:val="en-US"/>
              </w:rPr>
              <w:t xml:space="preserve"> </w:t>
            </w:r>
            <w:r w:rsidR="006A1C99" w:rsidRPr="00C372D5">
              <w:rPr>
                <w:rStyle w:val="Strong"/>
                <w:lang w:val="en-US"/>
              </w:rPr>
              <w:t>the first element of the path, right (Figure A)</w:t>
            </w:r>
          </w:p>
          <w:p w14:paraId="6C1A28F9" w14:textId="77777777" w:rsidR="00F16D92" w:rsidRPr="00C372D5" w:rsidRDefault="00F16D92" w:rsidP="00E32929">
            <w:pPr>
              <w:pStyle w:val="Subtitle"/>
              <w:ind w:left="639"/>
              <w:rPr>
                <w:rStyle w:val="Strong"/>
                <w:lang w:val="en-US"/>
              </w:rPr>
            </w:pPr>
          </w:p>
          <w:p w14:paraId="42A2C8B3" w14:textId="4D59A1E5" w:rsidR="00F16D92" w:rsidRPr="00C372D5" w:rsidRDefault="00EB39BC" w:rsidP="00E32929">
            <w:pPr>
              <w:pStyle w:val="Subtitle"/>
              <w:numPr>
                <w:ilvl w:val="0"/>
                <w:numId w:val="28"/>
              </w:numPr>
              <w:ind w:left="639"/>
              <w:rPr>
                <w:rStyle w:val="Strong"/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F16D92" w:rsidRPr="00C372D5">
              <w:rPr>
                <w:rStyle w:val="Strong"/>
                <w:lang w:val="en-US"/>
              </w:rPr>
              <w:t xml:space="preserve"> </w:t>
            </w:r>
            <w:r w:rsidR="006A1C99" w:rsidRPr="00C372D5">
              <w:rPr>
                <w:rStyle w:val="Strong"/>
                <w:lang w:val="en-US"/>
              </w:rPr>
              <w:t>the last element of the path, left (Figure B)</w:t>
            </w:r>
          </w:p>
          <w:p w14:paraId="79FA58C2" w14:textId="2D08C7FE" w:rsidR="00364D63" w:rsidRPr="00C372D5" w:rsidRDefault="000D121A" w:rsidP="00364D63">
            <w:pPr>
              <w:pStyle w:val="ListParagraph"/>
              <w:rPr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anchor distT="0" distB="0" distL="114300" distR="114300" simplePos="0" relativeHeight="251645440" behindDoc="0" locked="0" layoutInCell="1" allowOverlap="1" wp14:anchorId="046D71D5" wp14:editId="041CF3D9">
                  <wp:simplePos x="0" y="0"/>
                  <wp:positionH relativeFrom="column">
                    <wp:posOffset>1950316</wp:posOffset>
                  </wp:positionH>
                  <wp:positionV relativeFrom="paragraph">
                    <wp:posOffset>66848</wp:posOffset>
                  </wp:positionV>
                  <wp:extent cx="325120" cy="318135"/>
                  <wp:effectExtent l="0" t="0" r="0" b="5715"/>
                  <wp:wrapSquare wrapText="bothSides"/>
                  <wp:docPr id="924" name="Picture 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6" name="Picture 926"/>
                          <pic:cNvPicPr/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407" r="84446" b="3029"/>
                          <a:stretch/>
                        </pic:blipFill>
                        <pic:spPr bwMode="auto">
                          <a:xfrm>
                            <a:off x="0" y="0"/>
                            <a:ext cx="325120" cy="318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42C1399" w14:textId="42A41D67" w:rsidR="00364D63" w:rsidRPr="00C372D5" w:rsidRDefault="00EB39BC" w:rsidP="00364D63">
            <w:pPr>
              <w:pStyle w:val="T-puce"/>
              <w:numPr>
                <w:ilvl w:val="0"/>
                <w:numId w:val="18"/>
              </w:numPr>
              <w:ind w:left="639" w:right="72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364D63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364D6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Profil</w:t>
            </w:r>
            <w:proofErr w:type="spellEnd"/>
            <w:r w:rsidR="00364D6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OK</w:t>
            </w:r>
          </w:p>
          <w:p w14:paraId="79F897A4" w14:textId="3C7EB0CD" w:rsidR="00364D63" w:rsidRPr="00C372D5" w:rsidRDefault="00364D63" w:rsidP="00364D63">
            <w:pPr>
              <w:pStyle w:val="Subtitle"/>
              <w:ind w:left="279"/>
              <w:rPr>
                <w:lang w:val="en-US"/>
              </w:rPr>
            </w:pPr>
          </w:p>
          <w:p w14:paraId="50DE5E38" w14:textId="77777777" w:rsidR="00364D63" w:rsidRPr="00C372D5" w:rsidRDefault="00364D63" w:rsidP="00364D63">
            <w:pPr>
              <w:pStyle w:val="Subtitle"/>
              <w:ind w:left="279"/>
              <w:rPr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7DD17D0E" w14:textId="6BC88206" w:rsidR="003F58F0" w:rsidRPr="00C372D5" w:rsidRDefault="003F58F0" w:rsidP="00965FF7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68B785CF" w14:textId="3CB1F77D" w:rsidR="000F477B" w:rsidRPr="00EC158B" w:rsidRDefault="00E32929" w:rsidP="00E32929">
            <w:pPr>
              <w:pStyle w:val="Subtitle"/>
            </w:pPr>
            <w:r>
              <w:drawing>
                <wp:inline distT="0" distB="0" distL="0" distR="0" wp14:anchorId="302F4E91" wp14:editId="1BF60BE2">
                  <wp:extent cx="1417320" cy="975450"/>
                  <wp:effectExtent l="0" t="0" r="0" b="0"/>
                  <wp:docPr id="1918" name="Image 1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7.png"/>
                          <pic:cNvPicPr/>
                        </pic:nvPicPr>
                        <pic:blipFill rotWithShape="1"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217" r="10994"/>
                          <a:stretch/>
                        </pic:blipFill>
                        <pic:spPr bwMode="auto">
                          <a:xfrm>
                            <a:off x="0" y="0"/>
                            <a:ext cx="1426967" cy="982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 wp14:anchorId="0D1D7339" wp14:editId="6297F84D">
                  <wp:extent cx="1127760" cy="870697"/>
                  <wp:effectExtent l="0" t="0" r="0" b="5715"/>
                  <wp:docPr id="1919" name="Image 1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8.png"/>
                          <pic:cNvPicPr/>
                        </pic:nvPicPr>
                        <pic:blipFill rotWithShape="1"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55"/>
                          <a:stretch/>
                        </pic:blipFill>
                        <pic:spPr bwMode="auto">
                          <a:xfrm>
                            <a:off x="0" y="0"/>
                            <a:ext cx="1134794" cy="8761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953CA0" w14:textId="77777777" w:rsidR="003F58F0" w:rsidRPr="00982D54" w:rsidRDefault="003F58F0" w:rsidP="00965FF7">
            <w:pPr>
              <w:pStyle w:val="Subtitle"/>
              <w:jc w:val="center"/>
              <w:rPr>
                <w:rStyle w:val="Strong"/>
              </w:rPr>
            </w:pPr>
          </w:p>
          <w:p w14:paraId="6F43AB93" w14:textId="7E4D4306" w:rsidR="00F16D92" w:rsidRDefault="000D121A" w:rsidP="00965FF7">
            <w:pPr>
              <w:pStyle w:val="Subtitle"/>
              <w:jc w:val="center"/>
            </w:pPr>
            <w:r>
              <w:drawing>
                <wp:inline distT="0" distB="0" distL="0" distR="0" wp14:anchorId="751145EC" wp14:editId="575EB63B">
                  <wp:extent cx="1960418" cy="1693164"/>
                  <wp:effectExtent l="0" t="0" r="1905" b="2540"/>
                  <wp:docPr id="934" name="Pictur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Picture 934"/>
                          <pic:cNvPicPr/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467" cy="1705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1A245C" w14:textId="77777777" w:rsidR="00E32929" w:rsidRPr="00EC158B" w:rsidRDefault="00E32929" w:rsidP="00965FF7">
            <w:pPr>
              <w:pStyle w:val="Subtitle"/>
              <w:jc w:val="center"/>
            </w:pPr>
          </w:p>
        </w:tc>
      </w:tr>
      <w:tr w:rsidR="003F58F0" w:rsidRPr="00EC158B" w14:paraId="7C99508E" w14:textId="77777777" w:rsidTr="000746FF">
        <w:trPr>
          <w:trHeight w:val="1739"/>
        </w:trPr>
        <w:tc>
          <w:tcPr>
            <w:tcW w:w="5812" w:type="dxa"/>
            <w:tcBorders>
              <w:right w:val="single" w:sz="4" w:space="0" w:color="auto"/>
            </w:tcBorders>
          </w:tcPr>
          <w:p w14:paraId="4344C2B9" w14:textId="77777777" w:rsidR="003F58F0" w:rsidRPr="000746FF" w:rsidRDefault="003F58F0" w:rsidP="003F58F0">
            <w:pPr>
              <w:pStyle w:val="Heading3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3FEF186F" w14:textId="66EA9234" w:rsidR="003F58F0" w:rsidRDefault="00990A61" w:rsidP="003F58F0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Tool</w:t>
            </w:r>
            <w:r w:rsidR="003F58F0">
              <w:t xml:space="preserve"> :</w:t>
            </w:r>
          </w:p>
          <w:p w14:paraId="5289435F" w14:textId="77777777" w:rsidR="003F58F0" w:rsidRPr="000746FF" w:rsidRDefault="003F58F0" w:rsidP="003F58F0">
            <w:pPr>
              <w:rPr>
                <w:rStyle w:val="Strong"/>
              </w:rPr>
            </w:pPr>
          </w:p>
          <w:p w14:paraId="76EA86AC" w14:textId="5630F238" w:rsidR="003F58F0" w:rsidRPr="00C372D5" w:rsidRDefault="00EB39BC" w:rsidP="000746FF">
            <w:pPr>
              <w:pStyle w:val="Subtitle"/>
              <w:numPr>
                <w:ilvl w:val="0"/>
                <w:numId w:val="32"/>
              </w:numPr>
              <w:ind w:left="639"/>
              <w:jc w:val="left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2A0C3E" w:rsidRPr="00C372D5">
              <w:rPr>
                <w:lang w:val="en-US"/>
              </w:rPr>
              <w:t xml:space="preserve"> </w:t>
            </w:r>
            <w:r w:rsidR="006A1C99" w:rsidRPr="00C372D5">
              <w:rPr>
                <w:lang w:val="en-US"/>
              </w:rPr>
              <w:t>tools</w:t>
            </w:r>
            <w:r w:rsidR="003F58F0" w:rsidRPr="00C372D5">
              <w:rPr>
                <w:lang w:val="en-US"/>
              </w:rPr>
              <w:t xml:space="preserve"> </w:t>
            </w:r>
            <w:r w:rsidR="00196554">
              <w:drawing>
                <wp:inline distT="0" distB="0" distL="0" distR="0" wp14:anchorId="0A28EE1C" wp14:editId="1EE62981">
                  <wp:extent cx="323810" cy="390476"/>
                  <wp:effectExtent l="0" t="0" r="635" b="0"/>
                  <wp:docPr id="919" name="Imag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10" cy="3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746FF" w:rsidRPr="00C372D5">
              <w:rPr>
                <w:lang w:val="en-US"/>
              </w:rPr>
              <w:t>,</w:t>
            </w:r>
            <w:r w:rsidR="006A1C99">
              <w:rPr>
                <w:lang w:val="en-US"/>
              </w:rPr>
              <w:t xml:space="preserve"> then on </w:t>
            </w:r>
            <w:r w:rsidR="006A1C99" w:rsidRPr="00C41BB9">
              <w:rPr>
                <w:lang w:val="en-US"/>
              </w:rPr>
              <w:t>Boring cutter</w:t>
            </w:r>
          </w:p>
          <w:p w14:paraId="1E3D7BA8" w14:textId="4C0CDE6F" w:rsidR="003F58F0" w:rsidRPr="00C372D5" w:rsidRDefault="008C7323" w:rsidP="000746FF">
            <w:pPr>
              <w:pStyle w:val="Subtitle"/>
              <w:ind w:left="639"/>
              <w:jc w:val="left"/>
              <w:rPr>
                <w:lang w:val="en-US"/>
              </w:rPr>
            </w:pPr>
            <w:r>
              <w:drawing>
                <wp:anchor distT="0" distB="0" distL="114300" distR="114300" simplePos="0" relativeHeight="251653632" behindDoc="0" locked="0" layoutInCell="1" allowOverlap="1" wp14:anchorId="42CB487C" wp14:editId="65C380CE">
                  <wp:simplePos x="0" y="0"/>
                  <wp:positionH relativeFrom="column">
                    <wp:posOffset>1361497</wp:posOffset>
                  </wp:positionH>
                  <wp:positionV relativeFrom="paragraph">
                    <wp:posOffset>142875</wp:posOffset>
                  </wp:positionV>
                  <wp:extent cx="1487170" cy="198755"/>
                  <wp:effectExtent l="0" t="0" r="0" b="0"/>
                  <wp:wrapSquare wrapText="bothSides"/>
                  <wp:docPr id="952" name="Picture 952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 rotWithShape="1">
                          <a:blip r:embed="rId56"/>
                          <a:srcRect t="83186"/>
                          <a:stretch/>
                        </pic:blipFill>
                        <pic:spPr bwMode="auto">
                          <a:xfrm>
                            <a:off x="0" y="0"/>
                            <a:ext cx="1487170" cy="19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BEBE1E" w14:textId="160EACEE" w:rsidR="00E924D6" w:rsidRDefault="00EB39BC" w:rsidP="00E924D6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A0C3E"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 xml:space="preserve"> </w:t>
            </w:r>
          </w:p>
          <w:p w14:paraId="7E905930" w14:textId="6C6EADBE" w:rsidR="00E924D6" w:rsidRDefault="00E924D6" w:rsidP="00E924D6">
            <w:pPr>
              <w:pStyle w:val="ListParagraph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</w:p>
          <w:p w14:paraId="02BA93E8" w14:textId="417933FA" w:rsidR="00E924D6" w:rsidRPr="00C372D5" w:rsidRDefault="006A1C99" w:rsidP="00E924D6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Select </w:t>
            </w:r>
            <w:r w:rsidR="00E924D6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ST_Sandvik_D12_Right</w:t>
            </w:r>
            <w:r w:rsidR="00E924D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and</w:t>
            </w:r>
            <w:r w:rsidR="00E924D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4AC8DC5C" w14:textId="310E4B9F" w:rsidR="00E924D6" w:rsidRPr="00291CB2" w:rsidRDefault="00E924D6" w:rsidP="00E924D6">
            <w:pPr>
              <w:pStyle w:val="T-puce"/>
              <w:numPr>
                <w:ilvl w:val="0"/>
                <w:numId w:val="0"/>
              </w:numPr>
              <w:ind w:left="360" w:hanging="360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ST_Sandvik_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D</w:t>
            </w:r>
            <w:r w:rsidRPr="00291CB2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12_</w:t>
            </w:r>
            <w: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Left.</w:t>
            </w:r>
          </w:p>
          <w:p w14:paraId="16BA8E4B" w14:textId="77777777" w:rsidR="00E924D6" w:rsidRPr="00053BAF" w:rsidRDefault="00E924D6" w:rsidP="00E924D6">
            <w:pPr>
              <w:pStyle w:val="T-puce"/>
              <w:numPr>
                <w:ilvl w:val="0"/>
                <w:numId w:val="0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DF187B3" w14:textId="13757C60" w:rsidR="00E924D6" w:rsidRPr="00F342AE" w:rsidRDefault="00EB39BC" w:rsidP="00E924D6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F342A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F342A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E924D6" w:rsidRPr="00F342A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F342AE" w:rsidRPr="00F342AE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Confirm </w:t>
            </w:r>
            <w:r w:rsidR="00F342AE" w:rsidRPr="00F342A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="00F342AE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 download the tools library.</w:t>
            </w:r>
          </w:p>
          <w:p w14:paraId="05EF9734" w14:textId="77777777" w:rsidR="00E924D6" w:rsidRPr="00F342AE" w:rsidRDefault="00E924D6" w:rsidP="00E924D6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38849B5" w14:textId="279A76F8" w:rsidR="00E924D6" w:rsidRPr="00C372D5" w:rsidRDefault="006A1C99" w:rsidP="00E924D6">
            <w:pPr>
              <w:pStyle w:val="T-puce"/>
              <w:numPr>
                <w:ilvl w:val="0"/>
                <w:numId w:val="26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After downloading and installing, select</w:t>
            </w:r>
            <w:r w:rsidR="00E924D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E924D6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ST_Sandvik_1212_Left</w:t>
            </w:r>
          </w:p>
          <w:p w14:paraId="2E8077DA" w14:textId="77777777" w:rsidR="00E924D6" w:rsidRPr="00C372D5" w:rsidRDefault="00E924D6" w:rsidP="00E924D6">
            <w:pPr>
              <w:pStyle w:val="ListParagrap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21F92E6" w14:textId="5A4998DA" w:rsidR="003F58F0" w:rsidRPr="00C372D5" w:rsidRDefault="006A1C99" w:rsidP="00E924D6">
            <w:pPr>
              <w:pStyle w:val="Subtitle"/>
              <w:numPr>
                <w:ilvl w:val="0"/>
                <w:numId w:val="26"/>
              </w:numPr>
              <w:jc w:val="left"/>
              <w:rPr>
                <w:lang w:val="en-US"/>
              </w:rPr>
            </w:pPr>
            <w:r w:rsidRPr="00C372D5">
              <w:rPr>
                <w:lang w:val="en-US"/>
              </w:rPr>
              <w:t>In the list of tool, select</w:t>
            </w:r>
            <w:r w:rsidR="00E924D6" w:rsidRPr="00C372D5">
              <w:rPr>
                <w:b/>
                <w:bCs/>
                <w:lang w:val="en-US"/>
              </w:rPr>
              <w:t xml:space="preserve"> </w:t>
            </w:r>
            <w:r w:rsidR="00E924D6" w:rsidRPr="00C372D5">
              <w:rPr>
                <w:b/>
                <w:bCs/>
                <w:noProof w:val="0"/>
                <w:lang w:val="en-US"/>
              </w:rPr>
              <w:t>MS A12M-SCLCL 06-R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60E19FB4" w14:textId="343A91B7" w:rsidR="003F58F0" w:rsidRDefault="00F342AE" w:rsidP="00A765C3">
            <w:pPr>
              <w:pStyle w:val="Subtitle"/>
              <w:jc w:val="center"/>
            </w:pPr>
            <w:r>
              <w:drawing>
                <wp:anchor distT="0" distB="0" distL="114300" distR="114300" simplePos="0" relativeHeight="251658240" behindDoc="0" locked="0" layoutInCell="1" allowOverlap="1" wp14:anchorId="45F4DECA" wp14:editId="63860F58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730250</wp:posOffset>
                  </wp:positionV>
                  <wp:extent cx="601980" cy="556260"/>
                  <wp:effectExtent l="0" t="0" r="7620" b="0"/>
                  <wp:wrapThrough wrapText="bothSides">
                    <wp:wrapPolygon edited="0">
                      <wp:start x="0" y="0"/>
                      <wp:lineTo x="0" y="20712"/>
                      <wp:lineTo x="21190" y="20712"/>
                      <wp:lineTo x="21190" y="0"/>
                      <wp:lineTo x="0" y="0"/>
                    </wp:wrapPolygon>
                  </wp:wrapThrough>
                  <wp:docPr id="938" name="Picture 9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556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drawing>
                <wp:inline distT="0" distB="0" distL="0" distR="0" wp14:anchorId="595C9E3B" wp14:editId="512F2F06">
                  <wp:extent cx="2187335" cy="2241550"/>
                  <wp:effectExtent l="0" t="0" r="3810" b="6350"/>
                  <wp:docPr id="940" name="Picture 9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7167" cy="2272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1FDE20" w14:textId="416FEB71" w:rsidR="00C5329B" w:rsidRPr="00F342AE" w:rsidRDefault="00F342AE" w:rsidP="00F342AE">
            <w:pPr>
              <w:pStyle w:val="Subtitle"/>
              <w:jc w:val="center"/>
              <w:rPr>
                <w:sz w:val="10"/>
              </w:rPr>
            </w:pPr>
            <w:r>
              <w:drawing>
                <wp:inline distT="0" distB="0" distL="0" distR="0" wp14:anchorId="27F6115B" wp14:editId="3106EDE6">
                  <wp:extent cx="2368550" cy="737388"/>
                  <wp:effectExtent l="0" t="0" r="0" b="5715"/>
                  <wp:docPr id="941" name="Pictur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" name="Picture 941"/>
                          <pic:cNvPicPr/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579" cy="743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58F0" w:rsidRPr="00EC158B" w14:paraId="78711CC8" w14:textId="77777777" w:rsidTr="000746FF">
        <w:trPr>
          <w:trHeight w:val="1679"/>
        </w:trPr>
        <w:tc>
          <w:tcPr>
            <w:tcW w:w="5812" w:type="dxa"/>
            <w:tcBorders>
              <w:right w:val="single" w:sz="4" w:space="0" w:color="auto"/>
            </w:tcBorders>
          </w:tcPr>
          <w:p w14:paraId="20B45D1C" w14:textId="77777777" w:rsidR="003F58F0" w:rsidRPr="000746FF" w:rsidRDefault="003F58F0" w:rsidP="000746FF">
            <w:pPr>
              <w:pStyle w:val="Heading3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4264C906" w14:textId="0A44E676" w:rsidR="003F58F0" w:rsidRDefault="00AA7F1D" w:rsidP="003F58F0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machining</w:t>
            </w:r>
            <w:proofErr w:type="spellEnd"/>
            <w:r>
              <w:t xml:space="preserve"> cycle</w:t>
            </w:r>
            <w:r w:rsidR="003F58F0">
              <w:t xml:space="preserve"> :</w:t>
            </w:r>
          </w:p>
          <w:p w14:paraId="2F80BA75" w14:textId="77777777" w:rsidR="003F58F0" w:rsidRPr="000746FF" w:rsidRDefault="003F58F0" w:rsidP="000746FF">
            <w:pPr>
              <w:rPr>
                <w:rStyle w:val="Strong"/>
              </w:rPr>
            </w:pPr>
          </w:p>
          <w:p w14:paraId="787DD4B8" w14:textId="7F3D753B" w:rsidR="003F58F0" w:rsidRPr="00C372D5" w:rsidRDefault="00EB39BC" w:rsidP="000746FF">
            <w:pPr>
              <w:pStyle w:val="Subtitle"/>
              <w:numPr>
                <w:ilvl w:val="0"/>
                <w:numId w:val="31"/>
              </w:numPr>
              <w:ind w:left="639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2A0C3E" w:rsidRPr="00C372D5">
              <w:rPr>
                <w:lang w:val="en-US"/>
              </w:rPr>
              <w:t xml:space="preserve"> </w:t>
            </w:r>
            <w:r w:rsidR="003F58F0" w:rsidRPr="00C372D5">
              <w:rPr>
                <w:lang w:val="en-US"/>
              </w:rPr>
              <w:t xml:space="preserve">Cycles </w:t>
            </w:r>
            <w:r w:rsidR="00196554">
              <w:drawing>
                <wp:inline distT="0" distB="0" distL="0" distR="0" wp14:anchorId="7CCFCCC6" wp14:editId="62E7807B">
                  <wp:extent cx="333333" cy="380952"/>
                  <wp:effectExtent l="0" t="0" r="0" b="635"/>
                  <wp:docPr id="921" name="Imag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746FF" w:rsidRPr="00C372D5">
              <w:rPr>
                <w:lang w:val="en-US"/>
              </w:rPr>
              <w:t>,</w:t>
            </w:r>
            <w:r w:rsidR="003F58F0" w:rsidRPr="00C372D5">
              <w:rPr>
                <w:lang w:val="en-US"/>
              </w:rPr>
              <w:t xml:space="preserve"> </w:t>
            </w:r>
            <w:r w:rsidR="00A000F3">
              <w:rPr>
                <w:lang w:val="en-US"/>
              </w:rPr>
              <w:t xml:space="preserve">then on </w:t>
            </w:r>
            <w:r w:rsidR="00A000F3" w:rsidRPr="00C41BB9">
              <w:rPr>
                <w:lang w:val="en-US"/>
              </w:rPr>
              <w:t>Roughing</w:t>
            </w:r>
          </w:p>
          <w:p w14:paraId="0E569C38" w14:textId="77777777" w:rsidR="003F58F0" w:rsidRPr="00C372D5" w:rsidRDefault="003F58F0" w:rsidP="000746FF">
            <w:pPr>
              <w:pStyle w:val="Subtitle"/>
              <w:ind w:left="639"/>
              <w:rPr>
                <w:lang w:val="en-US"/>
              </w:rPr>
            </w:pPr>
          </w:p>
          <w:p w14:paraId="2BB3D01C" w14:textId="04F2459E" w:rsidR="003F58F0" w:rsidRPr="00C372D5" w:rsidRDefault="00A000F3" w:rsidP="000746FF">
            <w:pPr>
              <w:pStyle w:val="Subtitle"/>
              <w:numPr>
                <w:ilvl w:val="0"/>
                <w:numId w:val="31"/>
              </w:numPr>
              <w:ind w:left="639"/>
              <w:rPr>
                <w:lang w:val="en-US"/>
              </w:rPr>
            </w:pPr>
            <w:r w:rsidRPr="00C41BB9">
              <w:rPr>
                <w:lang w:val="en-US"/>
              </w:rPr>
              <w:t xml:space="preserve">In the list </w:t>
            </w:r>
            <w:r>
              <w:rPr>
                <w:lang w:val="en-US"/>
              </w:rPr>
              <w:t>of techno</w:t>
            </w:r>
            <w:r w:rsidR="003F58F0" w:rsidRPr="00C372D5">
              <w:rPr>
                <w:lang w:val="en-US"/>
              </w:rPr>
              <w:t xml:space="preserve">, </w:t>
            </w:r>
            <w:r w:rsidRPr="00C372D5">
              <w:rPr>
                <w:lang w:val="en-US"/>
              </w:rPr>
              <w:t>left mouse click on</w:t>
            </w:r>
            <w:r w:rsidR="000746FF" w:rsidRPr="00C372D5">
              <w:rPr>
                <w:lang w:val="en-US"/>
              </w:rPr>
              <w:t xml:space="preserve"> </w:t>
            </w:r>
            <w:r w:rsidR="000746FF" w:rsidRPr="0002525F">
              <w:rPr>
                <w:b/>
                <w:lang w:val="en-US"/>
              </w:rPr>
              <w:t>"</w:t>
            </w:r>
            <w:r w:rsidR="0002525F">
              <w:rPr>
                <w:b/>
                <w:lang w:val="en-US"/>
              </w:rPr>
              <w:t>Main Spindle - Outside</w:t>
            </w:r>
            <w:r w:rsidR="000746FF" w:rsidRPr="0002525F">
              <w:rPr>
                <w:b/>
                <w:lang w:val="en-US"/>
              </w:rPr>
              <w:t>"</w:t>
            </w:r>
          </w:p>
          <w:p w14:paraId="2C438BC1" w14:textId="77777777" w:rsidR="003F58F0" w:rsidRPr="00C372D5" w:rsidRDefault="003F58F0" w:rsidP="003F58F0">
            <w:pPr>
              <w:pStyle w:val="Subtitle"/>
              <w:ind w:left="360"/>
              <w:rPr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36552CD4" w14:textId="1DBC8FA1" w:rsidR="00565B84" w:rsidRPr="00C372D5" w:rsidRDefault="00565B84" w:rsidP="00A765C3">
            <w:pPr>
              <w:pStyle w:val="Subtitle"/>
              <w:jc w:val="center"/>
              <w:rPr>
                <w:lang w:val="en-US"/>
              </w:rPr>
            </w:pPr>
          </w:p>
          <w:p w14:paraId="7CA57FF4" w14:textId="21346B27" w:rsidR="00C5329B" w:rsidRDefault="0002525F" w:rsidP="00A765C3">
            <w:pPr>
              <w:pStyle w:val="Subtitle"/>
              <w:jc w:val="center"/>
            </w:pPr>
            <w:r>
              <w:rPr>
                <w:lang w:val="en-US"/>
              </w:rPr>
              <w:drawing>
                <wp:inline distT="0" distB="0" distL="0" distR="0" wp14:anchorId="72FF713C" wp14:editId="4CA8023B">
                  <wp:extent cx="495300" cy="563880"/>
                  <wp:effectExtent l="0" t="0" r="0" b="7620"/>
                  <wp:docPr id="942" name="Pictur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" name="Picture 920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2AA3A8" w14:textId="77777777" w:rsidR="00C5329B" w:rsidRPr="00C5329B" w:rsidRDefault="00C5329B" w:rsidP="00A765C3">
            <w:pPr>
              <w:pStyle w:val="Subtitle"/>
              <w:jc w:val="center"/>
              <w:rPr>
                <w:sz w:val="10"/>
              </w:rPr>
            </w:pPr>
          </w:p>
          <w:p w14:paraId="22D55327" w14:textId="62020F7F" w:rsidR="00C5329B" w:rsidRDefault="0002525F" w:rsidP="00A765C3">
            <w:pPr>
              <w:pStyle w:val="Subtitle"/>
              <w:jc w:val="center"/>
            </w:pPr>
            <w:r>
              <w:drawing>
                <wp:inline distT="0" distB="0" distL="0" distR="0" wp14:anchorId="04196D42" wp14:editId="23B2B62E">
                  <wp:extent cx="2621280" cy="365760"/>
                  <wp:effectExtent l="0" t="0" r="7620" b="0"/>
                  <wp:docPr id="947" name="Picture 9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7" name="Picture 947"/>
                          <pic:cNvPicPr/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0" cy="36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E3C107" w14:textId="77777777" w:rsidR="003F58F0" w:rsidRPr="00EC158B" w:rsidRDefault="003F58F0" w:rsidP="00A765C3">
            <w:pPr>
              <w:pStyle w:val="Subtitle"/>
              <w:jc w:val="center"/>
            </w:pPr>
          </w:p>
        </w:tc>
      </w:tr>
      <w:tr w:rsidR="003F58F0" w:rsidRPr="00CF49F8" w14:paraId="6745DC64" w14:textId="77777777" w:rsidTr="000746FF">
        <w:trPr>
          <w:trHeight w:val="2176"/>
        </w:trPr>
        <w:tc>
          <w:tcPr>
            <w:tcW w:w="5812" w:type="dxa"/>
            <w:tcBorders>
              <w:right w:val="single" w:sz="4" w:space="0" w:color="auto"/>
            </w:tcBorders>
          </w:tcPr>
          <w:p w14:paraId="266A0C95" w14:textId="77777777" w:rsidR="003F58F0" w:rsidRPr="000746FF" w:rsidRDefault="003F58F0" w:rsidP="000746FF">
            <w:pPr>
              <w:pStyle w:val="T-soustitre"/>
              <w:rPr>
                <w:rStyle w:val="Strong"/>
              </w:rPr>
            </w:pPr>
          </w:p>
          <w:p w14:paraId="4D718792" w14:textId="1CB552F5" w:rsidR="003F58F0" w:rsidRPr="00A91EB0" w:rsidRDefault="00377973" w:rsidP="00EB538E">
            <w:pPr>
              <w:pStyle w:val="T-soustitre"/>
              <w:numPr>
                <w:ilvl w:val="0"/>
                <w:numId w:val="28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3F58F0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176AC4E8" w14:textId="77777777" w:rsidR="003F58F0" w:rsidRPr="000746FF" w:rsidRDefault="003F58F0" w:rsidP="00E924D6">
            <w:pPr>
              <w:pStyle w:val="T-normal"/>
              <w:rPr>
                <w:rStyle w:val="Strong"/>
              </w:rPr>
            </w:pPr>
          </w:p>
          <w:p w14:paraId="7610BC17" w14:textId="687E40A1" w:rsidR="003F58F0" w:rsidRDefault="00EB39BC" w:rsidP="00EB538E">
            <w:pPr>
              <w:pStyle w:val="T-puce"/>
              <w:numPr>
                <w:ilvl w:val="0"/>
                <w:numId w:val="28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A0C3E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377973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Cycle Calculation</w:t>
            </w:r>
            <w:r w:rsidR="003F58F0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86842" w:rsidRPr="00E52D5A">
              <w:rPr>
                <w:noProof/>
              </w:rPr>
              <w:drawing>
                <wp:inline distT="0" distB="0" distL="0" distR="0" wp14:anchorId="218F0685" wp14:editId="6AE3A9C9">
                  <wp:extent cx="360000" cy="360000"/>
                  <wp:effectExtent l="0" t="0" r="2540" b="2540"/>
                  <wp:docPr id="1944" name="Image 1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46AA8E" w14:textId="6B74304F" w:rsidR="00EB538E" w:rsidRPr="00C372D5" w:rsidRDefault="00EB538E" w:rsidP="00EB538E">
            <w:pPr>
              <w:pStyle w:val="T-puce"/>
              <w:numPr>
                <w:ilvl w:val="0"/>
                <w:numId w:val="28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Right-click on the cycle and rename it to ‘</w:t>
            </w: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In</w:t>
            </w: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side </w:t>
            </w:r>
            <w:proofErr w:type="gramStart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Roughing</w:t>
            </w:r>
            <w:proofErr w:type="gramEnd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’</w:t>
            </w:r>
          </w:p>
          <w:p w14:paraId="4E8257A0" w14:textId="77777777" w:rsidR="00EB538E" w:rsidRPr="00C372D5" w:rsidRDefault="00EB538E" w:rsidP="00EB538E">
            <w:pPr>
              <w:pStyle w:val="T-puce"/>
              <w:numPr>
                <w:ilvl w:val="0"/>
                <w:numId w:val="0"/>
              </w:numPr>
              <w:ind w:left="720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B0CA6F4" w14:textId="77777777" w:rsidR="003F58F0" w:rsidRPr="00C372D5" w:rsidRDefault="003F58F0" w:rsidP="00965FF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2F6DCE5C" w14:textId="77777777" w:rsidR="00C5329B" w:rsidRPr="00C372D5" w:rsidRDefault="000746FF" w:rsidP="001203AE">
            <w:pPr>
              <w:pStyle w:val="Subtitle"/>
              <w:jc w:val="center"/>
              <w:rPr>
                <w:lang w:val="en-US"/>
              </w:rPr>
            </w:pPr>
            <w:r w:rsidRPr="001203AE">
              <w:rPr>
                <w:sz w:val="10"/>
              </w:rPr>
              <w:drawing>
                <wp:anchor distT="0" distB="0" distL="114300" distR="114300" simplePos="0" relativeHeight="251656192" behindDoc="1" locked="0" layoutInCell="1" allowOverlap="1" wp14:anchorId="3B713037" wp14:editId="7287B432">
                  <wp:simplePos x="0" y="0"/>
                  <wp:positionH relativeFrom="column">
                    <wp:posOffset>639445</wp:posOffset>
                  </wp:positionH>
                  <wp:positionV relativeFrom="paragraph">
                    <wp:posOffset>-635</wp:posOffset>
                  </wp:positionV>
                  <wp:extent cx="1685925" cy="1722576"/>
                  <wp:effectExtent l="0" t="0" r="0" b="0"/>
                  <wp:wrapTight wrapText="bothSides">
                    <wp:wrapPolygon edited="0">
                      <wp:start x="0" y="0"/>
                      <wp:lineTo x="0" y="21265"/>
                      <wp:lineTo x="21234" y="21265"/>
                      <wp:lineTo x="21234" y="0"/>
                      <wp:lineTo x="0" y="0"/>
                    </wp:wrapPolygon>
                  </wp:wrapTight>
                  <wp:docPr id="1924" name="Image 1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9.png"/>
                          <pic:cNvPicPr/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722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29272AB" w14:textId="77777777" w:rsidR="001203AE" w:rsidRPr="00C372D5" w:rsidRDefault="001203AE" w:rsidP="001203AE">
            <w:pPr>
              <w:pStyle w:val="Subtitle"/>
              <w:jc w:val="center"/>
              <w:rPr>
                <w:sz w:val="10"/>
                <w:lang w:val="en-US"/>
              </w:rPr>
            </w:pPr>
          </w:p>
        </w:tc>
      </w:tr>
    </w:tbl>
    <w:p w14:paraId="05D07C0C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1637E60A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5B77611A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400A40BE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339AC61D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00F84EDC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0A21A667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46CEB9FA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31991CEC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00DF4529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3A5EF46C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3E09BA75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1F997D2E" w14:textId="77777777" w:rsidR="00E64B41" w:rsidRDefault="00E64B41" w:rsidP="001F53DA">
      <w:pPr>
        <w:pStyle w:val="T-titre3"/>
        <w:rPr>
          <w:rFonts w:ascii="Trebuchet MS" w:hAnsi="Trebuchet MS"/>
          <w:b w:val="0"/>
          <w:color w:val="701552"/>
          <w:sz w:val="32"/>
          <w:szCs w:val="28"/>
          <w:lang w:val="en-US"/>
        </w:rPr>
      </w:pPr>
    </w:p>
    <w:p w14:paraId="7E24D319" w14:textId="1642E6B5" w:rsidR="00F16D92" w:rsidRPr="00E64B41" w:rsidRDefault="00F16D92" w:rsidP="001F53DA">
      <w:pPr>
        <w:pStyle w:val="T-titre3"/>
        <w:rPr>
          <w:rFonts w:ascii="Trebuchet MS" w:hAnsi="Trebuchet MS"/>
          <w:b w:val="0"/>
          <w:color w:val="701552"/>
          <w:sz w:val="28"/>
          <w:szCs w:val="28"/>
          <w:lang w:val="en-US"/>
        </w:rPr>
      </w:pPr>
      <w:r w:rsidRPr="00E64B41">
        <w:rPr>
          <w:rFonts w:ascii="Trebuchet MS" w:hAnsi="Trebuchet MS"/>
          <w:b w:val="0"/>
          <w:color w:val="701552"/>
          <w:sz w:val="32"/>
          <w:szCs w:val="28"/>
          <w:lang w:val="en-US"/>
        </w:rPr>
        <w:lastRenderedPageBreak/>
        <w:t xml:space="preserve">Simulation </w:t>
      </w:r>
      <w:r w:rsidR="00193256" w:rsidRPr="00E64B41">
        <w:rPr>
          <w:rFonts w:ascii="Trebuchet MS" w:hAnsi="Trebuchet MS"/>
          <w:b w:val="0"/>
          <w:color w:val="701552"/>
          <w:sz w:val="32"/>
          <w:szCs w:val="28"/>
          <w:lang w:val="en-US"/>
        </w:rPr>
        <w:t>and NC blocks output</w:t>
      </w:r>
    </w:p>
    <w:p w14:paraId="65C36010" w14:textId="77777777" w:rsidR="001A2A34" w:rsidRPr="00E64B41" w:rsidRDefault="001A2A34" w:rsidP="001F53DA">
      <w:pPr>
        <w:pStyle w:val="T-titre3"/>
        <w:rPr>
          <w:rStyle w:val="Strong"/>
          <w:lang w:val="en-US"/>
        </w:rPr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F16D92" w:rsidRPr="00EC158B" w14:paraId="49530FC9" w14:textId="77777777" w:rsidTr="001203AE">
        <w:trPr>
          <w:trHeight w:val="4522"/>
        </w:trPr>
        <w:tc>
          <w:tcPr>
            <w:tcW w:w="5812" w:type="dxa"/>
            <w:tcBorders>
              <w:right w:val="single" w:sz="4" w:space="0" w:color="auto"/>
            </w:tcBorders>
            <w:vAlign w:val="center"/>
          </w:tcPr>
          <w:p w14:paraId="13493AEE" w14:textId="77777777" w:rsidR="00965FF7" w:rsidRPr="00E64B41" w:rsidRDefault="00965FF7" w:rsidP="00965FF7">
            <w:pPr>
              <w:pStyle w:val="T-soustitre"/>
              <w:ind w:left="360"/>
              <w:rPr>
                <w:rStyle w:val="Strong"/>
                <w:lang w:val="en-US"/>
              </w:rPr>
            </w:pPr>
          </w:p>
          <w:p w14:paraId="7B666C43" w14:textId="77777777" w:rsidR="00965FF7" w:rsidRPr="003D0042" w:rsidRDefault="00965FF7" w:rsidP="00965FF7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A91EB0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Simulation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23544233" w14:textId="77777777" w:rsidR="00965FF7" w:rsidRDefault="00965FF7" w:rsidP="00965FF7">
            <w:pPr>
              <w:pStyle w:val="T-soustitre"/>
              <w:ind w:left="360"/>
              <w:rPr>
                <w:rStyle w:val="Strong"/>
              </w:rPr>
            </w:pPr>
          </w:p>
          <w:p w14:paraId="727C5BBE" w14:textId="6F9A8F79" w:rsidR="00965FF7" w:rsidRPr="003D0042" w:rsidRDefault="00EB39BC" w:rsidP="006965F7">
            <w:pPr>
              <w:pStyle w:val="T-puce"/>
              <w:numPr>
                <w:ilvl w:val="0"/>
                <w:numId w:val="29"/>
              </w:numPr>
              <w:ind w:left="639"/>
              <w:rPr>
                <w:rFonts w:ascii="Trebuchet MS" w:hAnsi="Trebuchet MS"/>
                <w:color w:val="616264"/>
                <w:sz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2A0C3E">
              <w:rPr>
                <w:noProof/>
              </w:rPr>
              <w:t xml:space="preserve"> </w:t>
            </w:r>
            <w:r w:rsidR="00D4355D">
              <w:rPr>
                <w:rFonts w:ascii="Trebuchet MS" w:hAnsi="Trebuchet MS"/>
                <w:noProof/>
                <w:color w:val="616264"/>
                <w:sz w:val="22"/>
              </w:rPr>
              <w:drawing>
                <wp:inline distT="0" distB="0" distL="0" distR="0" wp14:anchorId="177EFF48" wp14:editId="698486DC">
                  <wp:extent cx="784860" cy="236220"/>
                  <wp:effectExtent l="0" t="0" r="0" b="0"/>
                  <wp:docPr id="958" name="Picture 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8" name="Picture 958"/>
                          <pic:cNvPicPr/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86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D87139" w14:textId="77777777" w:rsidR="00965FF7" w:rsidRPr="003D0042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Style w:val="Strong"/>
              </w:rPr>
            </w:pPr>
          </w:p>
          <w:p w14:paraId="357C7272" w14:textId="6299334C" w:rsidR="00965FF7" w:rsidRPr="00C372D5" w:rsidRDefault="00EB39BC" w:rsidP="006965F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965FF7" w:rsidRPr="00C372D5">
              <w:rPr>
                <w:rStyle w:val="Strong"/>
                <w:b/>
                <w:lang w:val="en-US"/>
              </w:rPr>
              <w:t>Simulation</w:t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6B47FE" w:rsidRPr="00335698">
              <w:rPr>
                <w:rStyle w:val="Strong"/>
                <w:noProof/>
              </w:rPr>
              <w:drawing>
                <wp:inline distT="0" distB="0" distL="0" distR="0" wp14:anchorId="186A8FCE" wp14:editId="42A037B5">
                  <wp:extent cx="485843" cy="476316"/>
                  <wp:effectExtent l="0" t="0" r="9525" b="0"/>
                  <wp:docPr id="286" name="Imag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3F57FC" w14:textId="77777777" w:rsidR="00965FF7" w:rsidRPr="00C372D5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Style w:val="Strong"/>
                <w:lang w:val="en-US"/>
              </w:rPr>
            </w:pPr>
          </w:p>
          <w:p w14:paraId="531F067C" w14:textId="3529D758" w:rsidR="00965FF7" w:rsidRPr="00C372D5" w:rsidRDefault="00EB39BC" w:rsidP="006965F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6B47FE" w:rsidRPr="00F833EC">
              <w:rPr>
                <w:noProof/>
              </w:rPr>
              <w:drawing>
                <wp:inline distT="0" distB="0" distL="0" distR="0" wp14:anchorId="7C73965D" wp14:editId="06B51789">
                  <wp:extent cx="247685" cy="209579"/>
                  <wp:effectExtent l="0" t="0" r="0" b="0"/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193256"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to </w:t>
            </w:r>
            <w:r w:rsidR="00D4355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activate</w:t>
            </w:r>
            <w:r w:rsidR="00193256"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 step by step mode</w:t>
            </w:r>
            <w:r w:rsidR="00965FF7" w:rsidRPr="00C372D5">
              <w:rPr>
                <w:rStyle w:val="Strong"/>
                <w:lang w:val="en-US"/>
              </w:rPr>
              <w:t xml:space="preserve">. </w:t>
            </w:r>
            <w:r w:rsidR="00193256"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Then press the space key to </w:t>
            </w:r>
            <w:r w:rsidR="00D4355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go forward in the simulation step by step.</w:t>
            </w:r>
          </w:p>
          <w:p w14:paraId="684895C5" w14:textId="77777777" w:rsidR="00965FF7" w:rsidRPr="00C372D5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Style w:val="Strong"/>
                <w:lang w:val="en-US"/>
              </w:rPr>
            </w:pPr>
          </w:p>
          <w:p w14:paraId="43A6856D" w14:textId="0C17D875" w:rsidR="00965FF7" w:rsidRPr="00C372D5" w:rsidRDefault="00193256" w:rsidP="006965F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  <w:lang w:val="en-US"/>
              </w:rPr>
            </w:pP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If you prefer </w:t>
            </w:r>
            <w:r w:rsidR="00D4355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continuous simulation</w:t>
            </w: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c</w:t>
            </w: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lick on</w:t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6B47FE">
              <w:rPr>
                <w:noProof/>
              </w:rPr>
              <w:drawing>
                <wp:inline distT="0" distB="0" distL="0" distR="0" wp14:anchorId="5FA0228D" wp14:editId="03ACD8EF">
                  <wp:extent cx="215900" cy="208915"/>
                  <wp:effectExtent l="0" t="0" r="0" b="635"/>
                  <wp:docPr id="285" name="Image 2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597EC9" w14:textId="77777777" w:rsidR="00965FF7" w:rsidRPr="00C372D5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Style w:val="Strong"/>
                <w:lang w:val="en-US"/>
              </w:rPr>
            </w:pPr>
          </w:p>
          <w:p w14:paraId="1261DD35" w14:textId="1E800D89" w:rsidR="00965FF7" w:rsidRPr="00C372D5" w:rsidRDefault="00EB39BC" w:rsidP="006965F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6B47FE" w:rsidRPr="00171C7F">
              <w:rPr>
                <w:noProof/>
              </w:rPr>
              <w:drawing>
                <wp:inline distT="0" distB="0" distL="0" distR="0" wp14:anchorId="12F30891" wp14:editId="53759F0D">
                  <wp:extent cx="247685" cy="209579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5FF7" w:rsidRPr="00C372D5">
              <w:rPr>
                <w:rStyle w:val="Strong"/>
                <w:lang w:val="en-US"/>
              </w:rPr>
              <w:t xml:space="preserve"> </w:t>
            </w:r>
            <w:r w:rsidR="00193256"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or </w:t>
            </w:r>
            <w:r w:rsidR="00193256" w:rsidRPr="00797BCF">
              <w:rPr>
                <w:rFonts w:ascii="Trebuchet MS" w:hAnsi="Trebuchet MS"/>
                <w:i/>
                <w:color w:val="616264"/>
                <w:sz w:val="22"/>
                <w:szCs w:val="22"/>
                <w:lang w:val="en-US"/>
              </w:rPr>
              <w:t>Esc</w:t>
            </w:r>
            <w:r w:rsidR="00193256"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to stop the simulation</w:t>
            </w:r>
          </w:p>
          <w:p w14:paraId="4F6FFB37" w14:textId="77777777" w:rsidR="00965FF7" w:rsidRPr="00C372D5" w:rsidRDefault="00965FF7" w:rsidP="00965FF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16055954" w14:textId="6DA6B15D" w:rsidR="00F16D92" w:rsidRPr="00C372D5" w:rsidRDefault="00193256" w:rsidP="001203AE">
            <w:pPr>
              <w:pStyle w:val="T-puce"/>
              <w:numPr>
                <w:ilvl w:val="0"/>
                <w:numId w:val="0"/>
              </w:numPr>
              <w:ind w:left="72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You can rotate the part </w:t>
            </w:r>
            <w:r w:rsidR="00D4355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by holding the left-click and </w:t>
            </w: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moving the mouse</w:t>
            </w:r>
            <w:r w:rsidR="00D4355D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.</w:t>
            </w:r>
          </w:p>
          <w:p w14:paraId="6640B804" w14:textId="77777777" w:rsidR="00965FF7" w:rsidRPr="00C372D5" w:rsidRDefault="00965FF7" w:rsidP="00965FF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  <w:vAlign w:val="center"/>
          </w:tcPr>
          <w:p w14:paraId="5BE05CC0" w14:textId="7169C314" w:rsidR="00F16D92" w:rsidRPr="00EC158B" w:rsidRDefault="00D4355D" w:rsidP="00E924D6">
            <w:pPr>
              <w:pStyle w:val="T-normal"/>
            </w:pPr>
            <w:r>
              <w:drawing>
                <wp:inline distT="0" distB="0" distL="0" distR="0" wp14:anchorId="016DD952" wp14:editId="4831A2FA">
                  <wp:extent cx="2971800" cy="3251835"/>
                  <wp:effectExtent l="0" t="0" r="0" b="5715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Picture 64"/>
                          <pic:cNvPicPr/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251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5FF7" w:rsidRPr="00CF49F8" w14:paraId="62E2A092" w14:textId="77777777" w:rsidTr="001203AE">
        <w:trPr>
          <w:trHeight w:val="2604"/>
        </w:trPr>
        <w:tc>
          <w:tcPr>
            <w:tcW w:w="10632" w:type="dxa"/>
            <w:gridSpan w:val="2"/>
            <w:vAlign w:val="center"/>
          </w:tcPr>
          <w:p w14:paraId="12916A4A" w14:textId="77777777" w:rsidR="00965FF7" w:rsidRPr="001203AE" w:rsidRDefault="00965FF7" w:rsidP="001203AE">
            <w:pPr>
              <w:pStyle w:val="T-soustitre"/>
              <w:rPr>
                <w:rStyle w:val="Strong"/>
              </w:rPr>
            </w:pPr>
          </w:p>
          <w:p w14:paraId="6FA74B4F" w14:textId="229AD820" w:rsidR="00965FF7" w:rsidRDefault="00307774" w:rsidP="00965FF7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>NC</w:t>
            </w:r>
            <w:r w:rsidRPr="00797BCF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  <w:lang w:val="en-US"/>
              </w:rPr>
              <w:t xml:space="preserve"> </w:t>
            </w:r>
            <w:r w:rsidR="00356EFC">
              <w:rPr>
                <w:rFonts w:ascii="Trebuchet MS" w:hAnsi="Trebuchet MS"/>
                <w:b w:val="0"/>
                <w:color w:val="AD457A"/>
                <w:sz w:val="22"/>
                <w:szCs w:val="22"/>
                <w:lang w:val="en-US"/>
              </w:rPr>
              <w:t>Code</w:t>
            </w:r>
            <w:r w:rsidR="00965FF7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>:</w:t>
            </w:r>
          </w:p>
          <w:p w14:paraId="0000F8E9" w14:textId="77777777" w:rsidR="00965FF7" w:rsidRPr="003D0042" w:rsidRDefault="00965FF7" w:rsidP="00965FF7">
            <w:pPr>
              <w:pStyle w:val="T-soustitre"/>
              <w:rPr>
                <w:rStyle w:val="Strong"/>
              </w:rPr>
            </w:pPr>
          </w:p>
          <w:p w14:paraId="4059A2A4" w14:textId="16CB4702" w:rsidR="00965FF7" w:rsidRDefault="00EB39BC" w:rsidP="006965F7">
            <w:pPr>
              <w:pStyle w:val="T-puce"/>
              <w:numPr>
                <w:ilvl w:val="0"/>
                <w:numId w:val="3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965FF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6B47FE" w:rsidRPr="00CE471B">
              <w:rPr>
                <w:noProof/>
              </w:rPr>
              <w:drawing>
                <wp:inline distT="0" distB="0" distL="0" distR="0" wp14:anchorId="2EDFBE0D" wp14:editId="3636FEC6">
                  <wp:extent cx="485843" cy="476316"/>
                  <wp:effectExtent l="0" t="0" r="9525" b="0"/>
                  <wp:docPr id="279" name="Imag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C1368F" w14:textId="77777777" w:rsidR="00965FF7" w:rsidRPr="005905AC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1456F082" w14:textId="291DBE41" w:rsidR="00965FF7" w:rsidRPr="00FF4700" w:rsidRDefault="00307774" w:rsidP="006965F7">
            <w:pPr>
              <w:pStyle w:val="T-puce"/>
              <w:numPr>
                <w:ilvl w:val="0"/>
                <w:numId w:val="3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797BCF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Among the proposed list</w:t>
            </w:r>
            <w:r w:rsidR="00965FF7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Pr="00FF470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left</w:t>
            </w:r>
            <w:r w:rsidR="00AA4D26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>-</w:t>
            </w:r>
            <w:proofErr w:type="gramStart"/>
            <w:r w:rsidRPr="00FF4700">
              <w:rPr>
                <w:rFonts w:ascii="Trebuchet MS" w:hAnsi="Trebuchet MS"/>
                <w:noProof/>
                <w:color w:val="616264"/>
                <w:sz w:val="22"/>
                <w:lang w:val="en-US"/>
              </w:rPr>
              <w:t xml:space="preserve">click </w:t>
            </w:r>
            <w:r w:rsidR="001203A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on</w:t>
            </w:r>
            <w:proofErr w:type="gramEnd"/>
            <w:r w:rsidR="001203A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</w:t>
            </w:r>
            <w:r w:rsidR="001203A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post-proce</w:t>
            </w:r>
            <w:r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ssor</w:t>
            </w:r>
            <w:r w:rsidR="001203A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"</w:t>
            </w:r>
            <w:r w:rsidR="00965FF7" w:rsidRPr="00FF470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T</w:t>
            </w:r>
            <w:r w:rsidR="00456C73" w:rsidRPr="00FF470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6</w:t>
            </w:r>
            <w:r w:rsidR="00AA4D26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7</w:t>
            </w:r>
            <w:r w:rsidR="00965FF7" w:rsidRPr="00FF4700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_Fanuc</w:t>
            </w:r>
            <w:r w:rsidR="001203AE" w:rsidRPr="00FF4700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"</w:t>
            </w:r>
          </w:p>
          <w:p w14:paraId="6655558F" w14:textId="77777777" w:rsidR="00965FF7" w:rsidRPr="00FF4700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72C040D6" w14:textId="4D8BAA4E" w:rsidR="00965FF7" w:rsidRPr="005905AC" w:rsidRDefault="00EB39BC" w:rsidP="006965F7">
            <w:pPr>
              <w:pStyle w:val="T-puce"/>
              <w:numPr>
                <w:ilvl w:val="0"/>
                <w:numId w:val="3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965FF7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BC723D">
              <w:rPr>
                <w:rFonts w:ascii="Trebuchet MS" w:hAnsi="Trebuchet MS"/>
                <w:b/>
                <w:color w:val="616264"/>
                <w:sz w:val="22"/>
                <w:szCs w:val="22"/>
              </w:rPr>
              <w:t>Open</w:t>
            </w:r>
          </w:p>
          <w:p w14:paraId="5484558A" w14:textId="77777777" w:rsidR="00965FF7" w:rsidRPr="005905AC" w:rsidRDefault="00965FF7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73D27C73" w14:textId="6DFD1C7F" w:rsidR="00965FF7" w:rsidRPr="00A91EB0" w:rsidRDefault="00EB39BC" w:rsidP="006965F7">
            <w:pPr>
              <w:pStyle w:val="T-puce"/>
              <w:numPr>
                <w:ilvl w:val="0"/>
                <w:numId w:val="3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965FF7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proofErr w:type="spellStart"/>
            <w:r w:rsidR="00965FF7" w:rsidRPr="00AC23C5">
              <w:rPr>
                <w:rFonts w:ascii="Trebuchet MS" w:hAnsi="Trebuchet MS"/>
                <w:b/>
                <w:color w:val="616264"/>
                <w:sz w:val="22"/>
                <w:szCs w:val="22"/>
              </w:rPr>
              <w:t>Confirm</w:t>
            </w:r>
            <w:proofErr w:type="spellEnd"/>
          </w:p>
          <w:p w14:paraId="6CFD4880" w14:textId="77777777" w:rsidR="00965FF7" w:rsidRPr="005905AC" w:rsidRDefault="00965FF7" w:rsidP="00965FF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4BD3591A" w14:textId="6CEFA77C" w:rsidR="00965FF7" w:rsidRPr="00C372D5" w:rsidRDefault="00BC723D" w:rsidP="001203AE">
            <w:pPr>
              <w:pStyle w:val="Subtitle"/>
              <w:ind w:left="72"/>
              <w:rPr>
                <w:lang w:val="en-US"/>
              </w:rPr>
            </w:pPr>
            <w:r w:rsidRPr="00C372D5">
              <w:rPr>
                <w:lang w:val="en-US"/>
              </w:rPr>
              <w:t xml:space="preserve">The </w:t>
            </w:r>
            <w:r w:rsidR="00AA4D26">
              <w:rPr>
                <w:lang w:val="en-US"/>
              </w:rPr>
              <w:t>NC Code</w:t>
            </w:r>
            <w:r w:rsidRPr="00C372D5">
              <w:rPr>
                <w:lang w:val="en-US"/>
              </w:rPr>
              <w:t xml:space="preserve"> is generated</w:t>
            </w:r>
            <w:r w:rsidR="00965FF7" w:rsidRPr="00C372D5">
              <w:rPr>
                <w:lang w:val="en-US"/>
              </w:rPr>
              <w:t>.</w:t>
            </w:r>
          </w:p>
          <w:p w14:paraId="060E0501" w14:textId="77777777" w:rsidR="00965FF7" w:rsidRPr="00C372D5" w:rsidRDefault="00965FF7" w:rsidP="00965FF7">
            <w:pPr>
              <w:pStyle w:val="Subtitle"/>
              <w:rPr>
                <w:lang w:val="en-US"/>
              </w:rPr>
            </w:pPr>
          </w:p>
        </w:tc>
      </w:tr>
    </w:tbl>
    <w:p w14:paraId="2B36FD7F" w14:textId="77777777" w:rsidR="00102E7E" w:rsidRPr="00C372D5" w:rsidRDefault="00102E7E" w:rsidP="00045E65">
      <w:pPr>
        <w:pStyle w:val="Subtitle"/>
        <w:rPr>
          <w:lang w:val="en-US"/>
        </w:rPr>
      </w:pPr>
      <w:r w:rsidRPr="00C372D5">
        <w:rPr>
          <w:lang w:val="en-US"/>
        </w:rPr>
        <w:br w:type="page"/>
      </w:r>
    </w:p>
    <w:p w14:paraId="77A7BFA9" w14:textId="2D95C205" w:rsidR="00102E7E" w:rsidRPr="00045E65" w:rsidRDefault="007E087A" w:rsidP="00045E65">
      <w:pPr>
        <w:pStyle w:val="Heading2"/>
        <w:rPr>
          <w:rFonts w:ascii="Trebuchet MS" w:hAnsi="Trebuchet MS"/>
          <w:sz w:val="32"/>
          <w:szCs w:val="32"/>
        </w:rPr>
      </w:pPr>
      <w:r w:rsidRPr="009C561E">
        <w:rPr>
          <w:rFonts w:ascii="Trebuchet MS" w:hAnsi="Trebuchet MS"/>
          <w:b/>
          <w:szCs w:val="28"/>
          <w:lang w:val="en-US"/>
        </w:rPr>
        <w:lastRenderedPageBreak/>
        <w:t>C axis operations</w:t>
      </w:r>
    </w:p>
    <w:p w14:paraId="79709E04" w14:textId="77777777" w:rsidR="00102E7E" w:rsidRPr="00102E7E" w:rsidRDefault="00102E7E" w:rsidP="001203AE">
      <w:pPr>
        <w:pStyle w:val="Subtitle"/>
        <w:jc w:val="center"/>
      </w:pPr>
    </w:p>
    <w:tbl>
      <w:tblPr>
        <w:tblW w:w="1063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820"/>
      </w:tblGrid>
      <w:tr w:rsidR="00102E7E" w:rsidRPr="006105BD" w14:paraId="1952F9B0" w14:textId="77777777" w:rsidTr="00BA209E">
        <w:trPr>
          <w:trHeight w:val="1311"/>
        </w:trPr>
        <w:tc>
          <w:tcPr>
            <w:tcW w:w="5812" w:type="dxa"/>
            <w:tcBorders>
              <w:right w:val="single" w:sz="4" w:space="0" w:color="auto"/>
            </w:tcBorders>
          </w:tcPr>
          <w:p w14:paraId="706B07BF" w14:textId="77777777" w:rsidR="0097416F" w:rsidRDefault="0097416F" w:rsidP="0097416F">
            <w:pPr>
              <w:pStyle w:val="Subtitle"/>
            </w:pPr>
          </w:p>
          <w:p w14:paraId="551513CF" w14:textId="367E7E03" w:rsidR="00761882" w:rsidRPr="00C372D5" w:rsidRDefault="00FC01B4" w:rsidP="0015101B">
            <w:pPr>
              <w:pStyle w:val="Heading3"/>
              <w:numPr>
                <w:ilvl w:val="0"/>
                <w:numId w:val="46"/>
              </w:numPr>
              <w:rPr>
                <w:lang w:val="en-US"/>
              </w:rPr>
            </w:pPr>
            <w:r>
              <w:rPr>
                <w:lang w:val="en-US"/>
              </w:rPr>
              <w:t>Switching to Reference Plane for Milling</w:t>
            </w:r>
            <w:r w:rsidR="00761882" w:rsidRPr="00C372D5">
              <w:rPr>
                <w:lang w:val="en-US"/>
              </w:rPr>
              <w:t>:</w:t>
            </w:r>
          </w:p>
          <w:p w14:paraId="24A5DBEB" w14:textId="77777777" w:rsidR="00967055" w:rsidRPr="00C372D5" w:rsidRDefault="00967055" w:rsidP="00967055">
            <w:pPr>
              <w:pStyle w:val="Subtitle"/>
              <w:rPr>
                <w:lang w:val="en-US"/>
              </w:rPr>
            </w:pPr>
          </w:p>
          <w:p w14:paraId="09F2998C" w14:textId="041CB7A4" w:rsidR="00967055" w:rsidRPr="0097416F" w:rsidRDefault="007E087A" w:rsidP="00154C99">
            <w:pPr>
              <w:pStyle w:val="Subtitle"/>
              <w:numPr>
                <w:ilvl w:val="0"/>
                <w:numId w:val="15"/>
              </w:numPr>
              <w:ind w:left="639"/>
            </w:pPr>
            <w:r w:rsidRPr="00F528E5">
              <w:rPr>
                <w:lang w:val="en-US"/>
              </w:rPr>
              <w:t xml:space="preserve">Go back to </w:t>
            </w:r>
            <w:r w:rsidRPr="00F528E5">
              <w:rPr>
                <w:b/>
                <w:lang w:val="en-US"/>
              </w:rPr>
              <w:t>Design</w:t>
            </w:r>
            <w:r w:rsidRPr="00F528E5">
              <w:rPr>
                <w:lang w:val="en-US"/>
              </w:rPr>
              <w:t xml:space="preserve"> menu</w:t>
            </w:r>
          </w:p>
          <w:p w14:paraId="3AF934CD" w14:textId="77777777" w:rsidR="00967055" w:rsidRPr="0097416F" w:rsidRDefault="00967055" w:rsidP="00154C99">
            <w:pPr>
              <w:pStyle w:val="Subtitle"/>
              <w:ind w:left="639"/>
            </w:pPr>
          </w:p>
          <w:p w14:paraId="056B6502" w14:textId="02A1ECA0" w:rsidR="00967055" w:rsidRPr="00FC01B4" w:rsidRDefault="00EB39BC" w:rsidP="00154C99">
            <w:pPr>
              <w:pStyle w:val="Subtitle"/>
              <w:numPr>
                <w:ilvl w:val="0"/>
                <w:numId w:val="15"/>
              </w:numPr>
              <w:ind w:left="639"/>
              <w:rPr>
                <w:lang w:val="en-US"/>
              </w:rPr>
            </w:pPr>
            <w:r w:rsidRPr="00FC01B4"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FC01B4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967055" w:rsidRPr="00FC01B4">
              <w:rPr>
                <w:lang w:val="en-US"/>
              </w:rPr>
              <w:t xml:space="preserve"> </w:t>
            </w:r>
            <w:r w:rsidR="00FC01B4" w:rsidRPr="00FC01B4">
              <w:rPr>
                <w:lang w:val="en-US"/>
              </w:rPr>
              <w:t xml:space="preserve">current plane tab which is in the </w:t>
            </w:r>
            <w:r w:rsidR="00FC01B4" w:rsidRPr="00FC01B4">
              <w:rPr>
                <w:b/>
                <w:bCs/>
                <w:lang w:val="en-US"/>
              </w:rPr>
              <w:t>Revolution</w:t>
            </w:r>
            <w:r w:rsidR="00FC01B4" w:rsidRPr="00FC01B4">
              <w:rPr>
                <w:lang w:val="en-US"/>
              </w:rPr>
              <w:t xml:space="preserve"> plan </w:t>
            </w:r>
            <w:r w:rsidR="00FC01B4">
              <w:rPr>
                <w:lang w:val="en-US"/>
              </w:rPr>
              <w:t xml:space="preserve">and change it to </w:t>
            </w:r>
            <w:r w:rsidR="00FC01B4" w:rsidRPr="00FC01B4">
              <w:rPr>
                <w:b/>
                <w:bCs/>
                <w:lang w:val="en-US"/>
              </w:rPr>
              <w:t>Reference</w:t>
            </w:r>
            <w:r w:rsidR="00FC01B4">
              <w:rPr>
                <w:lang w:val="en-US"/>
              </w:rPr>
              <w:t xml:space="preserve"> plane</w:t>
            </w:r>
          </w:p>
          <w:p w14:paraId="040EAA9D" w14:textId="40109E01" w:rsidR="00D0028C" w:rsidRPr="00FC01B4" w:rsidRDefault="00D0028C" w:rsidP="00154C99">
            <w:pPr>
              <w:ind w:left="639"/>
              <w:jc w:val="both"/>
              <w:rPr>
                <w:rStyle w:val="Strong"/>
                <w:lang w:val="en-US"/>
              </w:rPr>
            </w:pPr>
          </w:p>
          <w:p w14:paraId="01A5E7B3" w14:textId="77777777" w:rsidR="00102E7E" w:rsidRDefault="00102E7E" w:rsidP="00FF1E27">
            <w:pPr>
              <w:pStyle w:val="Subtitle"/>
              <w:rPr>
                <w:rStyle w:val="Strong"/>
                <w:lang w:val="en-US"/>
              </w:rPr>
            </w:pPr>
          </w:p>
          <w:p w14:paraId="7666B0F2" w14:textId="77777777" w:rsidR="00FF1E27" w:rsidRPr="00FF1E27" w:rsidRDefault="00FF1E27" w:rsidP="00FF1E27">
            <w:pPr>
              <w:rPr>
                <w:lang w:val="en-US"/>
              </w:rPr>
            </w:pPr>
          </w:p>
          <w:p w14:paraId="636B4B89" w14:textId="77777777" w:rsidR="00FF1E27" w:rsidRPr="00FF1E27" w:rsidRDefault="00FF1E27" w:rsidP="00FF1E27">
            <w:pPr>
              <w:rPr>
                <w:lang w:val="en-US"/>
              </w:rPr>
            </w:pPr>
          </w:p>
          <w:p w14:paraId="6217BC9F" w14:textId="757DE3FE" w:rsidR="00FF1E27" w:rsidRPr="00FF1E27" w:rsidRDefault="00FF1E27" w:rsidP="00FF1E27">
            <w:pPr>
              <w:tabs>
                <w:tab w:val="left" w:pos="1040"/>
              </w:tabs>
              <w:rPr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43AC17F2" w14:textId="77777777" w:rsidR="003759BE" w:rsidRPr="00C372D5" w:rsidRDefault="003759BE" w:rsidP="00592BEA">
            <w:pPr>
              <w:pStyle w:val="Subtitle"/>
              <w:jc w:val="center"/>
              <w:rPr>
                <w:rStyle w:val="Strong"/>
                <w:lang w:val="en-US"/>
              </w:rPr>
            </w:pPr>
          </w:p>
          <w:p w14:paraId="3C1F863E" w14:textId="197E2BD5" w:rsidR="00102E7E" w:rsidRDefault="00102E7E" w:rsidP="00592BEA">
            <w:pPr>
              <w:pStyle w:val="Subtitle"/>
              <w:jc w:val="center"/>
            </w:pPr>
          </w:p>
          <w:p w14:paraId="206DBE82" w14:textId="12FABCBC" w:rsidR="003759BE" w:rsidRDefault="00FF1E27" w:rsidP="00592BEA">
            <w:pPr>
              <w:pStyle w:val="Subtitle"/>
              <w:jc w:val="center"/>
              <w:rPr>
                <w:rStyle w:val="Strong"/>
              </w:rPr>
            </w:pPr>
            <w:r>
              <w:rPr>
                <w:lang w:val="en-US"/>
              </w:rPr>
              <w:drawing>
                <wp:inline distT="0" distB="0" distL="0" distR="0" wp14:anchorId="38273A29" wp14:editId="53EF03C5">
                  <wp:extent cx="1592580" cy="556260"/>
                  <wp:effectExtent l="0" t="0" r="762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Picture 66"/>
                          <pic:cNvPicPr/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580" cy="556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DCC3DD" w14:textId="1D9EFB5B" w:rsidR="003759BE" w:rsidRPr="00F73DF5" w:rsidRDefault="003759BE" w:rsidP="00FF1E27">
            <w:pPr>
              <w:pStyle w:val="Subtitle"/>
              <w:jc w:val="center"/>
              <w:rPr>
                <w:rStyle w:val="Strong"/>
              </w:rPr>
            </w:pPr>
          </w:p>
        </w:tc>
      </w:tr>
      <w:tr w:rsidR="00102E7E" w:rsidRPr="006105BD" w14:paraId="0FB96A10" w14:textId="77777777" w:rsidTr="00592BEA">
        <w:trPr>
          <w:trHeight w:val="5664"/>
        </w:trPr>
        <w:tc>
          <w:tcPr>
            <w:tcW w:w="5812" w:type="dxa"/>
            <w:tcBorders>
              <w:right w:val="single" w:sz="4" w:space="0" w:color="auto"/>
            </w:tcBorders>
          </w:tcPr>
          <w:p w14:paraId="1F4186EB" w14:textId="77777777" w:rsidR="00B632CA" w:rsidRDefault="00B632CA" w:rsidP="00B632CA">
            <w:pPr>
              <w:pStyle w:val="Subtitle"/>
            </w:pPr>
          </w:p>
          <w:p w14:paraId="2FE19EC4" w14:textId="6445F5DA" w:rsidR="00102E7E" w:rsidRDefault="003B6292" w:rsidP="00B632CA">
            <w:pPr>
              <w:pStyle w:val="Heading3"/>
            </w:pPr>
            <w:r w:rsidRPr="001C1166">
              <w:rPr>
                <w:lang w:val="en-US"/>
              </w:rPr>
              <w:t>D</w:t>
            </w:r>
            <w:r>
              <w:rPr>
                <w:lang w:val="en-US"/>
              </w:rPr>
              <w:t>esign</w:t>
            </w:r>
            <w:r w:rsidRPr="001C1166">
              <w:rPr>
                <w:lang w:val="en-US"/>
              </w:rPr>
              <w:t xml:space="preserve"> of a hole</w:t>
            </w:r>
            <w:r w:rsidR="00142720">
              <w:t>:</w:t>
            </w:r>
          </w:p>
          <w:p w14:paraId="7D94A449" w14:textId="77777777" w:rsidR="00B632CA" w:rsidRPr="006965F7" w:rsidRDefault="00B632CA" w:rsidP="00B632CA">
            <w:pPr>
              <w:rPr>
                <w:rStyle w:val="Strong"/>
              </w:rPr>
            </w:pPr>
          </w:p>
          <w:p w14:paraId="4A6F719D" w14:textId="2DDADC6E" w:rsidR="00102E7E" w:rsidRPr="00BA209E" w:rsidRDefault="00EB39BC" w:rsidP="001A5A67">
            <w:pPr>
              <w:pStyle w:val="T-puce"/>
              <w:numPr>
                <w:ilvl w:val="0"/>
                <w:numId w:val="34"/>
              </w:numPr>
              <w:ind w:left="495" w:right="355" w:hanging="216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2A0C3E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3B6292"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Wireframe</w:t>
            </w:r>
            <w:r w:rsidR="00FD0016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="003B6292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select</w:t>
            </w:r>
            <w:r w:rsidR="00B632C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B6292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Holes</w:t>
            </w:r>
          </w:p>
          <w:p w14:paraId="40472B8C" w14:textId="77777777" w:rsidR="00BA209E" w:rsidRPr="00C372D5" w:rsidRDefault="00BA209E" w:rsidP="00BA209E">
            <w:pPr>
              <w:pStyle w:val="T-puce"/>
              <w:numPr>
                <w:ilvl w:val="0"/>
                <w:numId w:val="0"/>
              </w:numPr>
              <w:ind w:left="495" w:right="355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0667FDC" w14:textId="62DE1927" w:rsidR="00102E7E" w:rsidRPr="00C372D5" w:rsidRDefault="00EB39BC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B632C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B6292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 function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3B6292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Standard Holes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A5A67" w:rsidRPr="001A5A67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48EA4D73" wp14:editId="5E440402">
                  <wp:extent cx="457240" cy="464860"/>
                  <wp:effectExtent l="0" t="0" r="0" b="0"/>
                  <wp:docPr id="1882" name="Image 1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40" cy="46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43DD02" w14:textId="77777777" w:rsidR="00102E7E" w:rsidRPr="00C372D5" w:rsidRDefault="00102E7E" w:rsidP="00154C99">
            <w:pPr>
              <w:pStyle w:val="T-puce"/>
              <w:numPr>
                <w:ilvl w:val="0"/>
                <w:numId w:val="0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31827782" w14:textId="365AF4D9" w:rsidR="001E699F" w:rsidRPr="00C372D5" w:rsidRDefault="003B6292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>Select type</w:t>
            </w:r>
            <w:r w:rsidR="00BA209E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 xml:space="preserve"> of holes and choose</w:t>
            </w:r>
            <w:r w:rsidR="001E699F" w:rsidRPr="00C372D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b/>
                <w:noProof/>
                <w:color w:val="616264"/>
                <w:sz w:val="22"/>
                <w:szCs w:val="22"/>
                <w:lang w:val="en-US"/>
              </w:rPr>
              <w:t>Through smoothed hole</w:t>
            </w:r>
            <w:r w:rsidR="001E699F" w:rsidRPr="00C372D5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t xml:space="preserve"> </w:t>
            </w:r>
            <w:r w:rsidR="00BA209E"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5A700032" wp14:editId="2CFFFB88">
                  <wp:extent cx="236220" cy="228600"/>
                  <wp:effectExtent l="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2F91A3" w14:textId="77777777" w:rsidR="001E699F" w:rsidRPr="00C372D5" w:rsidRDefault="001E699F" w:rsidP="00154C99">
            <w:pPr>
              <w:ind w:left="634" w:hanging="274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3CF30B22" w14:textId="6E7D58E0" w:rsidR="0040602B" w:rsidRPr="00C372D5" w:rsidRDefault="00EB39BC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proofErr w:type="gramEnd"/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twice in </w:t>
            </w:r>
            <w:r w:rsidR="00C8467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</w:t>
            </w:r>
            <w:r w:rsidR="001E699F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E699F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Diam</w:t>
            </w:r>
            <w:r w:rsidR="004C71AC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eter</w:t>
            </w:r>
            <w:r w:rsidR="00C84679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  <w:r w:rsidR="00C84679"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box</w:t>
            </w:r>
            <w:r w:rsidR="00C8467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</w:t>
            </w:r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10</w:t>
            </w:r>
            <w:r w:rsidR="00FD0016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52FEE700" w14:textId="77777777" w:rsidR="0040602B" w:rsidRPr="00C372D5" w:rsidRDefault="0040602B" w:rsidP="00154C99">
            <w:pPr>
              <w:pStyle w:val="ListParagraph"/>
              <w:ind w:left="634" w:hanging="274"/>
              <w:rPr>
                <w:rStyle w:val="Strong"/>
                <w:lang w:val="en-US"/>
              </w:rPr>
            </w:pPr>
          </w:p>
          <w:p w14:paraId="17F0C810" w14:textId="62CC9561" w:rsidR="00102E7E" w:rsidRPr="00B632CA" w:rsidRDefault="00C84679" w:rsidP="00154C99">
            <w:pPr>
              <w:pStyle w:val="T-puce"/>
              <w:numPr>
                <w:ilvl w:val="0"/>
                <w:numId w:val="0"/>
              </w:numPr>
              <w:ind w:left="360" w:right="355"/>
              <w:jc w:val="center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5D8BA798" wp14:editId="10DEF01B">
                  <wp:extent cx="975360" cy="205740"/>
                  <wp:effectExtent l="0" t="0" r="0" b="381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Picture 72"/>
                          <pic:cNvPicPr/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60" cy="205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37D838" w14:textId="77777777" w:rsidR="00B632CA" w:rsidRPr="006105BD" w:rsidRDefault="00B632CA" w:rsidP="00154C99">
            <w:pPr>
              <w:pStyle w:val="T-puce"/>
              <w:numPr>
                <w:ilvl w:val="0"/>
                <w:numId w:val="0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  <w:p w14:paraId="786E9DFA" w14:textId="67999E4D" w:rsidR="0040602B" w:rsidRPr="00C372D5" w:rsidRDefault="00EB39BC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Left-click</w:t>
            </w:r>
            <w:proofErr w:type="gramEnd"/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twice in </w:t>
            </w:r>
            <w:r w:rsidR="00C84679" w:rsidRPr="00C8467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Altitude</w:t>
            </w:r>
            <w:r w:rsidR="00C8467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box and</w:t>
            </w:r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type </w:t>
            </w:r>
            <w:r w:rsidR="00C8467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-</w:t>
            </w:r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1</w:t>
            </w:r>
            <w:r w:rsidR="00C84679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0</w:t>
            </w:r>
            <w:r w:rsidR="004C71AC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0</w:t>
            </w:r>
            <w:r w:rsidR="00FD0016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46AF8485" w14:textId="77777777" w:rsidR="0040602B" w:rsidRPr="00C372D5" w:rsidRDefault="0040602B" w:rsidP="00154C99">
            <w:pPr>
              <w:pStyle w:val="ListParagraph"/>
              <w:ind w:left="634" w:hanging="274"/>
              <w:rPr>
                <w:rStyle w:val="Strong"/>
                <w:lang w:val="en-US"/>
              </w:rPr>
            </w:pPr>
          </w:p>
          <w:p w14:paraId="567BB02A" w14:textId="4D931254" w:rsidR="00102E7E" w:rsidRPr="00B632CA" w:rsidRDefault="00C84679" w:rsidP="00154C99">
            <w:pPr>
              <w:pStyle w:val="T-puce"/>
              <w:numPr>
                <w:ilvl w:val="0"/>
                <w:numId w:val="0"/>
              </w:numPr>
              <w:ind w:left="360" w:right="355"/>
              <w:jc w:val="center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1E330D17" wp14:editId="164A8A12">
                  <wp:extent cx="1310640" cy="205740"/>
                  <wp:effectExtent l="0" t="0" r="3810" b="381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Picture 75"/>
                          <pic:cNvPicPr/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640" cy="205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2230E5" w14:textId="77777777" w:rsidR="00B632CA" w:rsidRPr="006105BD" w:rsidRDefault="00B632CA" w:rsidP="00154C99">
            <w:pPr>
              <w:pStyle w:val="T-puce"/>
              <w:numPr>
                <w:ilvl w:val="0"/>
                <w:numId w:val="0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  <w:p w14:paraId="54BAA1C6" w14:textId="1C4DE98A" w:rsidR="0040602B" w:rsidRPr="00C372D5" w:rsidRDefault="00C84679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Type the value for </w:t>
            </w:r>
            <w:r w:rsidR="003248A0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X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as</w:t>
            </w:r>
            <w:r w:rsidR="003248A0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292.5/2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and press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proofErr w:type="gramStart"/>
            <w:r w:rsidR="003248A0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Enter</w:t>
            </w:r>
            <w:proofErr w:type="gramEnd"/>
            <w:r w:rsidR="00FD0016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 </w:t>
            </w:r>
          </w:p>
          <w:p w14:paraId="16DD07F1" w14:textId="77777777" w:rsidR="0040602B" w:rsidRPr="00C372D5" w:rsidRDefault="0040602B" w:rsidP="00154C99">
            <w:pPr>
              <w:pStyle w:val="ListParagraph"/>
              <w:ind w:left="634" w:hanging="274"/>
              <w:rPr>
                <w:rStyle w:val="Strong"/>
                <w:lang w:val="en-US"/>
              </w:rPr>
            </w:pPr>
          </w:p>
          <w:p w14:paraId="5A98CF70" w14:textId="43F010E9" w:rsidR="00102E7E" w:rsidRPr="00702540" w:rsidRDefault="00C84679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Type the value for</w:t>
            </w:r>
            <w:r w:rsidR="00102E7E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02E7E" w:rsidRPr="00C84679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Y</w:t>
            </w:r>
            <w: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as 0 and press </w:t>
            </w:r>
            <w:proofErr w:type="gramStart"/>
            <w:r w:rsidRPr="002023E0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Enter</w:t>
            </w:r>
            <w:proofErr w:type="gramEnd"/>
          </w:p>
          <w:p w14:paraId="131B0A89" w14:textId="77777777" w:rsidR="00702540" w:rsidRDefault="00702540" w:rsidP="00702540">
            <w:pPr>
              <w:pStyle w:val="ListParagrap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6BC5820D" w14:textId="53E8F024" w:rsidR="00702540" w:rsidRPr="00C372D5" w:rsidRDefault="00702540" w:rsidP="00702540">
            <w:pPr>
              <w:pStyle w:val="T-puce"/>
              <w:numPr>
                <w:ilvl w:val="0"/>
                <w:numId w:val="0"/>
              </w:numPr>
              <w:ind w:left="634" w:right="355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  <w:drawing>
                <wp:inline distT="0" distB="0" distL="0" distR="0" wp14:anchorId="2A517729" wp14:editId="22E7747F">
                  <wp:extent cx="1973580" cy="228600"/>
                  <wp:effectExtent l="0" t="0" r="762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Picture 78"/>
                          <pic:cNvPicPr/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58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718FB0" w14:textId="77777777" w:rsidR="007C640A" w:rsidRPr="00C372D5" w:rsidRDefault="007C640A" w:rsidP="007C640A">
            <w:pPr>
              <w:pStyle w:val="T-puce"/>
              <w:numPr>
                <w:ilvl w:val="0"/>
                <w:numId w:val="0"/>
              </w:numPr>
              <w:ind w:left="634" w:right="355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  <w:lang w:val="en-US"/>
              </w:rPr>
            </w:pPr>
          </w:p>
          <w:p w14:paraId="0ECD0D77" w14:textId="75B8F3BC" w:rsidR="007C640A" w:rsidRDefault="00EB39BC" w:rsidP="00154C99">
            <w:pPr>
              <w:pStyle w:val="T-puce"/>
              <w:numPr>
                <w:ilvl w:val="0"/>
                <w:numId w:val="34"/>
              </w:numPr>
              <w:ind w:left="634" w:right="355" w:hanging="274"/>
              <w:jc w:val="both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7C640A">
              <w:t xml:space="preserve"> </w:t>
            </w:r>
            <w:r w:rsidR="007C640A" w:rsidRPr="007C640A">
              <w:rPr>
                <w:rFonts w:ascii="Trebuchet MS" w:hAnsi="Trebuchet MS"/>
                <w:noProof/>
                <w:color w:val="616264"/>
                <w:sz w:val="22"/>
                <w:szCs w:val="22"/>
              </w:rPr>
              <w:drawing>
                <wp:inline distT="0" distB="0" distL="0" distR="0" wp14:anchorId="6B0412AC" wp14:editId="164D527D">
                  <wp:extent cx="236240" cy="228620"/>
                  <wp:effectExtent l="0" t="0" r="0" b="0"/>
                  <wp:docPr id="113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0" cy="22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5AE0FE" w14:textId="77777777" w:rsidR="006965F7" w:rsidRPr="00924ED0" w:rsidRDefault="006965F7" w:rsidP="006965F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407639EE" w14:textId="77777777" w:rsidR="003759BE" w:rsidRPr="00E924D6" w:rsidRDefault="003759BE" w:rsidP="00E924D6">
            <w:pPr>
              <w:pStyle w:val="T-normal"/>
              <w:rPr>
                <w:rStyle w:val="Strong"/>
                <w:sz w:val="12"/>
                <w:szCs w:val="10"/>
              </w:rPr>
            </w:pPr>
          </w:p>
          <w:p w14:paraId="12992825" w14:textId="6D80A578" w:rsidR="00102E7E" w:rsidRPr="00FD0016" w:rsidRDefault="00BA209E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7B58CC93" wp14:editId="5827CE28">
                  <wp:extent cx="1927860" cy="1463040"/>
                  <wp:effectExtent l="0" t="0" r="0" b="381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Picture 69"/>
                          <pic:cNvPicPr/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86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A5CE43" w14:textId="77777777" w:rsidR="00102E7E" w:rsidRPr="00E924D6" w:rsidRDefault="00102E7E" w:rsidP="00E924D6">
            <w:pPr>
              <w:pStyle w:val="T-normal"/>
              <w:rPr>
                <w:rStyle w:val="Strong"/>
                <w:sz w:val="12"/>
                <w:szCs w:val="10"/>
              </w:rPr>
            </w:pPr>
          </w:p>
          <w:p w14:paraId="2BE6AA5F" w14:textId="3EE75E2F" w:rsidR="00102E7E" w:rsidRPr="00FD0016" w:rsidRDefault="00702540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4D15193A" wp14:editId="2EAB3B77">
                  <wp:extent cx="2971800" cy="3579495"/>
                  <wp:effectExtent l="0" t="0" r="0" b="1905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Picture 79"/>
                          <pic:cNvPicPr/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57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22C3AC" w14:textId="77777777" w:rsidR="00B632CA" w:rsidRPr="00FD0016" w:rsidRDefault="00B632CA" w:rsidP="00E924D6">
            <w:pPr>
              <w:pStyle w:val="T-normal"/>
              <w:rPr>
                <w:rStyle w:val="Strong"/>
              </w:rPr>
            </w:pPr>
          </w:p>
        </w:tc>
      </w:tr>
      <w:tr w:rsidR="00102E7E" w:rsidRPr="006105BD" w14:paraId="790F6403" w14:textId="77777777" w:rsidTr="00592BEA">
        <w:trPr>
          <w:trHeight w:val="2110"/>
        </w:trPr>
        <w:tc>
          <w:tcPr>
            <w:tcW w:w="5812" w:type="dxa"/>
            <w:tcBorders>
              <w:bottom w:val="single" w:sz="4" w:space="0" w:color="auto"/>
              <w:right w:val="single" w:sz="4" w:space="0" w:color="auto"/>
            </w:tcBorders>
          </w:tcPr>
          <w:p w14:paraId="5726B3B7" w14:textId="77777777" w:rsidR="002003CF" w:rsidRPr="00A93FA3" w:rsidRDefault="00102E7E" w:rsidP="00A93FA3">
            <w:pPr>
              <w:pStyle w:val="Subtitle"/>
            </w:pPr>
            <w:r>
              <w:br w:type="page"/>
            </w:r>
          </w:p>
          <w:p w14:paraId="02C94D66" w14:textId="3A595268" w:rsidR="00102E7E" w:rsidRDefault="00680739" w:rsidP="00A93FA3">
            <w:pPr>
              <w:pStyle w:val="Heading3"/>
            </w:pPr>
            <w:r w:rsidRPr="00127198">
              <w:rPr>
                <w:lang w:val="en-US"/>
              </w:rPr>
              <w:t>Start the milling</w:t>
            </w:r>
            <w:r w:rsidR="00A93FA3">
              <w:t>:</w:t>
            </w:r>
          </w:p>
          <w:p w14:paraId="7FAAF454" w14:textId="77777777" w:rsidR="00A93FA3" w:rsidRPr="00A93FA3" w:rsidRDefault="00A93FA3" w:rsidP="00A93FA3">
            <w:pPr>
              <w:pStyle w:val="Subtitle"/>
            </w:pPr>
          </w:p>
          <w:p w14:paraId="5C6C3626" w14:textId="5BF28E8B" w:rsidR="00102E7E" w:rsidRPr="006105BD" w:rsidRDefault="00EB39BC" w:rsidP="006965F7">
            <w:pPr>
              <w:pStyle w:val="Subtitle"/>
              <w:numPr>
                <w:ilvl w:val="0"/>
                <w:numId w:val="35"/>
              </w:numPr>
              <w:ind w:left="639"/>
            </w:pPr>
            <w:r>
              <w:t>Left-click</w:t>
            </w:r>
            <w:r w:rsidR="00680739">
              <w:t xml:space="preserve"> on </w:t>
            </w:r>
            <w:r w:rsidR="00680739" w:rsidRPr="00F528E5">
              <w:rPr>
                <w:b/>
                <w:lang w:val="en-US"/>
              </w:rPr>
              <w:t>Milling</w:t>
            </w:r>
          </w:p>
          <w:p w14:paraId="3E66357C" w14:textId="77777777" w:rsidR="00102E7E" w:rsidRPr="006105BD" w:rsidRDefault="00102E7E" w:rsidP="006965F7">
            <w:pPr>
              <w:pStyle w:val="Subtitle"/>
              <w:ind w:left="639"/>
            </w:pPr>
          </w:p>
          <w:p w14:paraId="721E9C2D" w14:textId="45E12CB9" w:rsidR="00102E7E" w:rsidRPr="00C372D5" w:rsidRDefault="00EB39BC" w:rsidP="006965F7">
            <w:pPr>
              <w:pStyle w:val="Subtitle"/>
              <w:numPr>
                <w:ilvl w:val="0"/>
                <w:numId w:val="35"/>
              </w:numPr>
              <w:ind w:left="639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2A0C3E" w:rsidRPr="00C372D5">
              <w:rPr>
                <w:b/>
                <w:lang w:val="en-US"/>
              </w:rPr>
              <w:t xml:space="preserve"> </w:t>
            </w:r>
            <w:r w:rsidR="00680739" w:rsidRPr="00C372D5">
              <w:rPr>
                <w:b/>
                <w:lang w:val="en-US"/>
              </w:rPr>
              <w:t>Hole</w:t>
            </w:r>
            <w:r w:rsidR="00307DB5">
              <w:rPr>
                <w:b/>
                <w:lang w:val="en-US"/>
              </w:rPr>
              <w:t>/Feature</w:t>
            </w:r>
            <w:r w:rsidR="00A93FA3" w:rsidRPr="00C372D5">
              <w:rPr>
                <w:lang w:val="en-US"/>
              </w:rPr>
              <w:t xml:space="preserve">, </w:t>
            </w:r>
            <w:r w:rsidR="00680739" w:rsidRPr="00C372D5">
              <w:rPr>
                <w:lang w:val="en-US"/>
              </w:rPr>
              <w:t xml:space="preserve">then select </w:t>
            </w:r>
            <w:r w:rsidR="00A93FA3" w:rsidRPr="00C372D5">
              <w:rPr>
                <w:b/>
                <w:lang w:val="en-US"/>
              </w:rPr>
              <w:t>Manu</w:t>
            </w:r>
            <w:r w:rsidR="00680739" w:rsidRPr="00C372D5">
              <w:rPr>
                <w:b/>
                <w:lang w:val="en-US"/>
              </w:rPr>
              <w:t>a</w:t>
            </w:r>
            <w:r w:rsidR="00307DB5">
              <w:rPr>
                <w:b/>
                <w:lang w:val="en-US"/>
              </w:rPr>
              <w:t>l Holes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</w:tcBorders>
          </w:tcPr>
          <w:p w14:paraId="1B5A6B27" w14:textId="77777777" w:rsidR="00102E7E" w:rsidRPr="00C372D5" w:rsidRDefault="00102E7E" w:rsidP="00E924D6">
            <w:pPr>
              <w:pStyle w:val="T-normal"/>
              <w:rPr>
                <w:rStyle w:val="Strong"/>
                <w:lang w:val="en-US"/>
              </w:rPr>
            </w:pPr>
          </w:p>
          <w:p w14:paraId="76CD73EF" w14:textId="6A7D9171" w:rsidR="00102E7E" w:rsidRPr="00142720" w:rsidRDefault="00102E7E" w:rsidP="00E924D6">
            <w:pPr>
              <w:pStyle w:val="T-normal"/>
              <w:rPr>
                <w:rStyle w:val="Strong"/>
              </w:rPr>
            </w:pPr>
          </w:p>
          <w:p w14:paraId="42E57D94" w14:textId="63C6F5CC" w:rsidR="00142720" w:rsidRPr="00142720" w:rsidRDefault="00307DB5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62D06D65" wp14:editId="69DCFA02">
                  <wp:extent cx="2971800" cy="861060"/>
                  <wp:effectExtent l="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Picture 84"/>
                          <pic:cNvPicPr/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7624" w:rsidRPr="006105BD" w14:paraId="421489C9" w14:textId="77777777" w:rsidTr="00592BEA">
        <w:trPr>
          <w:trHeight w:val="2247"/>
        </w:trPr>
        <w:tc>
          <w:tcPr>
            <w:tcW w:w="5812" w:type="dxa"/>
            <w:tcBorders>
              <w:right w:val="single" w:sz="4" w:space="0" w:color="auto"/>
            </w:tcBorders>
          </w:tcPr>
          <w:p w14:paraId="5E7CD1B5" w14:textId="33A8C884" w:rsidR="004D7624" w:rsidRPr="006965F7" w:rsidRDefault="004D7624" w:rsidP="006965F7">
            <w:pPr>
              <w:pStyle w:val="Heading3"/>
              <w:numPr>
                <w:ilvl w:val="0"/>
                <w:numId w:val="0"/>
              </w:numPr>
              <w:ind w:left="360" w:hanging="360"/>
              <w:rPr>
                <w:rStyle w:val="Strong"/>
              </w:rPr>
            </w:pPr>
          </w:p>
          <w:p w14:paraId="7585E817" w14:textId="341E3B21" w:rsidR="004D7624" w:rsidRPr="008D3230" w:rsidRDefault="00377973" w:rsidP="00A93FA3">
            <w:pPr>
              <w:pStyle w:val="Heading3"/>
              <w:rPr>
                <w:noProof/>
              </w:rPr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geometry</w:t>
            </w:r>
            <w:proofErr w:type="spellEnd"/>
            <w:r w:rsidR="004D7624">
              <w:t xml:space="preserve"> :</w:t>
            </w:r>
          </w:p>
          <w:p w14:paraId="2D25A44E" w14:textId="41441BF3" w:rsidR="004D7624" w:rsidRPr="006105BD" w:rsidRDefault="004D7624" w:rsidP="00045E65">
            <w:pPr>
              <w:pStyle w:val="T-soustitre"/>
              <w:ind w:left="360" w:hanging="360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181D182F" w14:textId="31640676" w:rsidR="004D7624" w:rsidRDefault="00EB39BC" w:rsidP="006965F7">
            <w:pPr>
              <w:pStyle w:val="Subtitle"/>
              <w:numPr>
                <w:ilvl w:val="0"/>
                <w:numId w:val="36"/>
              </w:numPr>
              <w:ind w:left="639"/>
            </w:pPr>
            <w:r>
              <w:rPr>
                <w:rFonts w:eastAsiaTheme="minorHAnsi" w:cstheme="minorBidi"/>
                <w:lang w:eastAsia="en-US"/>
              </w:rPr>
              <w:t>Left-click</w:t>
            </w:r>
            <w:r w:rsidR="002A0C3E">
              <w:rPr>
                <w:rFonts w:eastAsiaTheme="minorHAnsi" w:cstheme="minorBidi"/>
                <w:lang w:eastAsia="en-US"/>
              </w:rPr>
              <w:t xml:space="preserve"> on</w:t>
            </w:r>
            <w:r w:rsidR="004D7624" w:rsidRPr="006105BD">
              <w:t xml:space="preserve"> </w:t>
            </w:r>
            <w:r w:rsidR="00A94EE3">
              <w:drawing>
                <wp:inline distT="0" distB="0" distL="0" distR="0" wp14:anchorId="5A095A77" wp14:editId="2F2C5F4D">
                  <wp:extent cx="366395" cy="359410"/>
                  <wp:effectExtent l="0" t="0" r="0" b="2540"/>
                  <wp:docPr id="88" name="Image 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395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5805E" w14:textId="548F94E6" w:rsidR="004D7624" w:rsidRDefault="004D7624" w:rsidP="006965F7">
            <w:pPr>
              <w:pStyle w:val="Subtitle"/>
              <w:ind w:left="639"/>
            </w:pPr>
          </w:p>
          <w:p w14:paraId="328A5FF4" w14:textId="12EE02E7" w:rsidR="004D7624" w:rsidRPr="00C372D5" w:rsidRDefault="00EB39BC" w:rsidP="006965F7">
            <w:pPr>
              <w:pStyle w:val="Subtitle"/>
              <w:numPr>
                <w:ilvl w:val="0"/>
                <w:numId w:val="36"/>
              </w:numPr>
              <w:ind w:left="639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4D7624" w:rsidRPr="00C372D5">
              <w:rPr>
                <w:lang w:val="en-US"/>
              </w:rPr>
              <w:t xml:space="preserve"> </w:t>
            </w:r>
            <w:r w:rsidR="00131C8B" w:rsidRPr="00C372D5">
              <w:rPr>
                <w:lang w:val="en-US"/>
              </w:rPr>
              <w:t>the hole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018FEA43" w14:textId="77777777" w:rsidR="004D7624" w:rsidRPr="00C372D5" w:rsidRDefault="004D7624" w:rsidP="00E924D6">
            <w:pPr>
              <w:pStyle w:val="T-normal"/>
              <w:rPr>
                <w:rStyle w:val="Strong"/>
                <w:lang w:val="en-US"/>
              </w:rPr>
            </w:pPr>
          </w:p>
          <w:p w14:paraId="091ABEEC" w14:textId="01639DD7" w:rsidR="004D7624" w:rsidRPr="00173C58" w:rsidRDefault="00262065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65AAE6B8" wp14:editId="2099A0DE">
                  <wp:extent cx="2865341" cy="1606550"/>
                  <wp:effectExtent l="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Picture 86"/>
                          <pic:cNvPicPr/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313" cy="160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1B0826" w14:textId="77777777" w:rsidR="004D7624" w:rsidRPr="00173C58" w:rsidRDefault="004D7624" w:rsidP="00E924D6">
            <w:pPr>
              <w:pStyle w:val="T-normal"/>
              <w:rPr>
                <w:rStyle w:val="Strong"/>
              </w:rPr>
            </w:pPr>
          </w:p>
        </w:tc>
      </w:tr>
      <w:tr w:rsidR="00102E7E" w:rsidRPr="00CF49F8" w14:paraId="5C087C32" w14:textId="77777777" w:rsidTr="00592BEA">
        <w:trPr>
          <w:trHeight w:val="1950"/>
        </w:trPr>
        <w:tc>
          <w:tcPr>
            <w:tcW w:w="5812" w:type="dxa"/>
            <w:tcBorders>
              <w:right w:val="single" w:sz="4" w:space="0" w:color="auto"/>
            </w:tcBorders>
          </w:tcPr>
          <w:p w14:paraId="28F6BC70" w14:textId="5155C915" w:rsidR="004D7624" w:rsidRDefault="004D7624" w:rsidP="004D7624">
            <w:pPr>
              <w:pStyle w:val="Subtitle"/>
            </w:pPr>
          </w:p>
          <w:p w14:paraId="1CA7D50E" w14:textId="6DCE7865" w:rsidR="004D7624" w:rsidRPr="008D3230" w:rsidRDefault="00990A61" w:rsidP="00804FEA">
            <w:pPr>
              <w:pStyle w:val="Heading3"/>
              <w:numPr>
                <w:ilvl w:val="0"/>
                <w:numId w:val="38"/>
              </w:numPr>
              <w:rPr>
                <w:noProof/>
              </w:rPr>
            </w:pPr>
            <w:proofErr w:type="spellStart"/>
            <w:r>
              <w:t>Selection</w:t>
            </w:r>
            <w:proofErr w:type="spellEnd"/>
            <w:r>
              <w:t xml:space="preserve"> of Tool</w:t>
            </w:r>
            <w:r w:rsidR="004D7624">
              <w:t xml:space="preserve"> :</w:t>
            </w:r>
          </w:p>
          <w:p w14:paraId="6DA52EAF" w14:textId="77777777" w:rsidR="004D7624" w:rsidRPr="006105BD" w:rsidRDefault="004D7624" w:rsidP="004D7624">
            <w:pPr>
              <w:pStyle w:val="Subtitle"/>
            </w:pPr>
          </w:p>
          <w:p w14:paraId="74FCDD0B" w14:textId="12308470" w:rsidR="004D7624" w:rsidRPr="00C372D5" w:rsidRDefault="00EB39BC" w:rsidP="00804FEA">
            <w:pPr>
              <w:pStyle w:val="Subtitle"/>
              <w:numPr>
                <w:ilvl w:val="0"/>
                <w:numId w:val="38"/>
              </w:numPr>
              <w:rPr>
                <w:b/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4D7624" w:rsidRPr="00C372D5">
              <w:rPr>
                <w:lang w:val="en-US"/>
              </w:rPr>
              <w:t xml:space="preserve"> </w:t>
            </w:r>
            <w:r w:rsidR="00DE6A3C" w:rsidRPr="00C372D5">
              <w:rPr>
                <w:lang w:val="en-US"/>
              </w:rPr>
              <w:t>tools</w:t>
            </w:r>
            <w:r w:rsidR="004D7624" w:rsidRPr="00C372D5">
              <w:rPr>
                <w:lang w:val="en-US"/>
              </w:rPr>
              <w:t xml:space="preserve"> </w:t>
            </w:r>
            <w:r w:rsidR="00D468C0">
              <w:drawing>
                <wp:inline distT="0" distB="0" distL="0" distR="0" wp14:anchorId="30901AEE" wp14:editId="52222138">
                  <wp:extent cx="447619" cy="438095"/>
                  <wp:effectExtent l="0" t="0" r="0" b="63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19" cy="4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D7624" w:rsidRPr="00C372D5">
              <w:rPr>
                <w:lang w:val="en-US"/>
              </w:rPr>
              <w:t xml:space="preserve">, </w:t>
            </w:r>
            <w:r w:rsidR="00DE6A3C" w:rsidRPr="00C372D5">
              <w:rPr>
                <w:lang w:val="en-US"/>
              </w:rPr>
              <w:t>then on drill</w:t>
            </w:r>
          </w:p>
          <w:p w14:paraId="331C8A22" w14:textId="096D2B82" w:rsidR="00804FEA" w:rsidRPr="00C372D5" w:rsidRDefault="00A45444" w:rsidP="00804FEA">
            <w:pPr>
              <w:pStyle w:val="Subtitle"/>
              <w:rPr>
                <w:b/>
                <w:lang w:val="en-US"/>
              </w:rPr>
            </w:pPr>
            <w:r>
              <w:drawing>
                <wp:anchor distT="0" distB="0" distL="114300" distR="114300" simplePos="0" relativeHeight="251679232" behindDoc="0" locked="0" layoutInCell="1" allowOverlap="1" wp14:anchorId="39447FC0" wp14:editId="31B0C37E">
                  <wp:simplePos x="0" y="0"/>
                  <wp:positionH relativeFrom="column">
                    <wp:posOffset>1387475</wp:posOffset>
                  </wp:positionH>
                  <wp:positionV relativeFrom="paragraph">
                    <wp:posOffset>158115</wp:posOffset>
                  </wp:positionV>
                  <wp:extent cx="1487170" cy="198755"/>
                  <wp:effectExtent l="0" t="0" r="0" b="0"/>
                  <wp:wrapSquare wrapText="bothSides"/>
                  <wp:docPr id="93" name="Picture 93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1" name="Picture 951" descr="Graphical user interface, text, application, email&#10;&#10;Description automatically generated"/>
                          <pic:cNvPicPr/>
                        </pic:nvPicPr>
                        <pic:blipFill rotWithShape="1">
                          <a:blip r:embed="rId56"/>
                          <a:srcRect t="83186"/>
                          <a:stretch/>
                        </pic:blipFill>
                        <pic:spPr bwMode="auto">
                          <a:xfrm>
                            <a:off x="0" y="0"/>
                            <a:ext cx="1487170" cy="198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C38F93C" w14:textId="7EA134A2" w:rsidR="00804FEA" w:rsidRDefault="00EB39BC" w:rsidP="00804FEA">
            <w:pPr>
              <w:pStyle w:val="T-puce"/>
              <w:numPr>
                <w:ilvl w:val="0"/>
                <w:numId w:val="38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804FEA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</w:p>
          <w:p w14:paraId="20BE36C2" w14:textId="77777777" w:rsidR="00804FEA" w:rsidRDefault="00804FEA" w:rsidP="00804FEA">
            <w:pPr>
              <w:pStyle w:val="ListParagraph"/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</w:p>
          <w:p w14:paraId="1E1F47C8" w14:textId="2D66A31D" w:rsidR="00804FEA" w:rsidRPr="00291CB2" w:rsidRDefault="00DE6A3C" w:rsidP="00804FEA">
            <w:pPr>
              <w:pStyle w:val="T-puce"/>
              <w:numPr>
                <w:ilvl w:val="0"/>
                <w:numId w:val="38"/>
              </w:numPr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</w:pPr>
            <w:r>
              <w:rPr>
                <w:rFonts w:ascii="Trebuchet MS" w:hAnsi="Trebuchet MS"/>
                <w:color w:val="616264"/>
                <w:sz w:val="22"/>
                <w:szCs w:val="22"/>
              </w:rPr>
              <w:t>Select</w:t>
            </w:r>
            <w:r w:rsidR="00804FEA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804FEA">
              <w:rPr>
                <w:rFonts w:ascii="Trebuchet MS" w:hAnsi="Trebuchet MS"/>
                <w:b/>
                <w:bCs/>
                <w:color w:val="616264"/>
                <w:sz w:val="22"/>
                <w:szCs w:val="22"/>
              </w:rPr>
              <w:t>Standard</w:t>
            </w:r>
          </w:p>
          <w:p w14:paraId="31119794" w14:textId="77777777" w:rsidR="00804FEA" w:rsidRPr="00053BAF" w:rsidRDefault="00804FEA" w:rsidP="00804FEA">
            <w:pPr>
              <w:pStyle w:val="T-puce"/>
              <w:numPr>
                <w:ilvl w:val="0"/>
                <w:numId w:val="0"/>
              </w:numPr>
              <w:ind w:left="567" w:hanging="349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AF0CD07" w14:textId="29597B25" w:rsidR="00804FEA" w:rsidRPr="00A45444" w:rsidRDefault="00EB39BC" w:rsidP="00804FEA">
            <w:pPr>
              <w:pStyle w:val="T-puce"/>
              <w:numPr>
                <w:ilvl w:val="0"/>
                <w:numId w:val="38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 w:rsidRPr="00A45444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A45444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804FEA" w:rsidRPr="00A4544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A45444" w:rsidRPr="00A45444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 xml:space="preserve">Confirm </w:t>
            </w:r>
            <w:r w:rsidR="00A45444" w:rsidRPr="00A4544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</w:t>
            </w:r>
            <w:r w:rsidR="00A4544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o download</w:t>
            </w:r>
          </w:p>
          <w:p w14:paraId="52F64B3A" w14:textId="77777777" w:rsidR="00804FEA" w:rsidRPr="00A45444" w:rsidRDefault="00804FEA" w:rsidP="00804FEA">
            <w:pPr>
              <w:pStyle w:val="T-puce"/>
              <w:numPr>
                <w:ilvl w:val="0"/>
                <w:numId w:val="0"/>
              </w:numPr>
              <w:ind w:left="567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4F9ECBC1" w14:textId="1A006665" w:rsidR="00804FEA" w:rsidRPr="00C372D5" w:rsidRDefault="00DE6A3C" w:rsidP="00804FEA">
            <w:pPr>
              <w:pStyle w:val="T-puce"/>
              <w:numPr>
                <w:ilvl w:val="0"/>
                <w:numId w:val="38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After</w:t>
            </w:r>
            <w:r w:rsidR="00A45444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the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download and installation</w:t>
            </w:r>
            <w:r w:rsidR="00804FE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select</w:t>
            </w:r>
            <w:r w:rsidR="00804FE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804FEA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Standard</w:t>
            </w:r>
            <w:r w:rsidR="00804FE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under</w:t>
            </w:r>
            <w:r w:rsidR="00804FEA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User</w:t>
            </w:r>
          </w:p>
          <w:p w14:paraId="23B8D760" w14:textId="77777777" w:rsidR="004D7624" w:rsidRPr="00C372D5" w:rsidRDefault="004D7624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052B3267" w14:textId="3403679B" w:rsidR="004D7624" w:rsidRPr="00C372D5" w:rsidRDefault="00EB39BC" w:rsidP="00804FEA">
            <w:pPr>
              <w:pStyle w:val="T-puce"/>
              <w:numPr>
                <w:ilvl w:val="0"/>
                <w:numId w:val="38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173C58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73C58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"</w:t>
            </w:r>
            <w:r w:rsidR="00CF4C28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Drill D10"</w:t>
            </w:r>
          </w:p>
          <w:p w14:paraId="6539598E" w14:textId="77777777" w:rsidR="00102E7E" w:rsidRPr="00C372D5" w:rsidRDefault="00102E7E" w:rsidP="004D7624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642D8901" w14:textId="2298738C" w:rsidR="004D7624" w:rsidRPr="00C372D5" w:rsidRDefault="00A45444" w:rsidP="00E924D6">
            <w:pPr>
              <w:pStyle w:val="T-normal"/>
              <w:rPr>
                <w:rStyle w:val="Strong"/>
                <w:lang w:val="en-US"/>
              </w:rPr>
            </w:pPr>
            <w:r>
              <w:rPr>
                <w:color w:val="616264"/>
                <w:lang w:val="en-US"/>
              </w:rPr>
              <w:drawing>
                <wp:anchor distT="0" distB="0" distL="114300" distR="114300" simplePos="0" relativeHeight="251660288" behindDoc="0" locked="0" layoutInCell="1" allowOverlap="1" wp14:anchorId="4D9581EC" wp14:editId="2142EC3E">
                  <wp:simplePos x="0" y="0"/>
                  <wp:positionH relativeFrom="column">
                    <wp:posOffset>766445</wp:posOffset>
                  </wp:positionH>
                  <wp:positionV relativeFrom="paragraph">
                    <wp:posOffset>17780</wp:posOffset>
                  </wp:positionV>
                  <wp:extent cx="2213746" cy="2083191"/>
                  <wp:effectExtent l="0" t="0" r="0" b="0"/>
                  <wp:wrapNone/>
                  <wp:docPr id="95" name="Picture 95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Picture 95" descr="Graphical user interface, application&#10;&#10;Description automatically generated"/>
                          <pic:cNvPicPr/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7712" cy="2086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1EDE532" w14:textId="3F4784E6" w:rsidR="00173C58" w:rsidRPr="00C372D5" w:rsidRDefault="00173C58" w:rsidP="00E924D6">
            <w:pPr>
              <w:pStyle w:val="T-normal"/>
              <w:rPr>
                <w:rStyle w:val="Strong"/>
                <w:lang w:val="en-US"/>
              </w:rPr>
            </w:pPr>
          </w:p>
          <w:p w14:paraId="5E7E9657" w14:textId="32DE652B" w:rsidR="00102E7E" w:rsidRPr="00C372D5" w:rsidRDefault="00102E7E" w:rsidP="00E924D6">
            <w:pPr>
              <w:pStyle w:val="T-normal"/>
              <w:rPr>
                <w:rStyle w:val="Strong"/>
                <w:lang w:val="en-US"/>
              </w:rPr>
            </w:pPr>
          </w:p>
          <w:p w14:paraId="395A6604" w14:textId="5A55D974" w:rsidR="004D7624" w:rsidRPr="00C372D5" w:rsidRDefault="00A45444" w:rsidP="00E924D6">
            <w:pPr>
              <w:pStyle w:val="T-normal"/>
              <w:rPr>
                <w:rStyle w:val="Strong"/>
                <w:lang w:val="en-US"/>
              </w:rPr>
            </w:pPr>
            <w:r>
              <w:drawing>
                <wp:anchor distT="0" distB="0" distL="114300" distR="114300" simplePos="0" relativeHeight="251662336" behindDoc="0" locked="0" layoutInCell="1" allowOverlap="1" wp14:anchorId="2A8417A6" wp14:editId="509C3720">
                  <wp:simplePos x="0" y="0"/>
                  <wp:positionH relativeFrom="column">
                    <wp:posOffset>-635000</wp:posOffset>
                  </wp:positionH>
                  <wp:positionV relativeFrom="paragraph">
                    <wp:posOffset>1950720</wp:posOffset>
                  </wp:positionV>
                  <wp:extent cx="2971800" cy="233045"/>
                  <wp:effectExtent l="0" t="0" r="0" b="0"/>
                  <wp:wrapNone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Picture 96"/>
                          <pic:cNvPicPr/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33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A6AE1">
              <w:drawing>
                <wp:anchor distT="0" distB="0" distL="114300" distR="114300" simplePos="0" relativeHeight="251676160" behindDoc="0" locked="0" layoutInCell="1" allowOverlap="1" wp14:anchorId="6E3E7DF1" wp14:editId="3A8C4145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33020</wp:posOffset>
                  </wp:positionV>
                  <wp:extent cx="228600" cy="533400"/>
                  <wp:effectExtent l="0" t="0" r="0" b="0"/>
                  <wp:wrapSquare wrapText="bothSides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Picture 91"/>
                          <pic:cNvPicPr/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2E7E" w:rsidRPr="00CF49F8" w14:paraId="1C667D59" w14:textId="77777777" w:rsidTr="00592BEA">
        <w:trPr>
          <w:trHeight w:val="2398"/>
        </w:trPr>
        <w:tc>
          <w:tcPr>
            <w:tcW w:w="5812" w:type="dxa"/>
            <w:tcBorders>
              <w:right w:val="single" w:sz="4" w:space="0" w:color="auto"/>
            </w:tcBorders>
          </w:tcPr>
          <w:p w14:paraId="4C9174B6" w14:textId="77777777" w:rsidR="00422C1F" w:rsidRPr="00C372D5" w:rsidRDefault="00422C1F" w:rsidP="00422C1F">
            <w:pPr>
              <w:pStyle w:val="Subtitle"/>
              <w:rPr>
                <w:lang w:val="en-US"/>
              </w:rPr>
            </w:pPr>
          </w:p>
          <w:p w14:paraId="03374F33" w14:textId="028FEF60" w:rsidR="004D7624" w:rsidRPr="008D3230" w:rsidRDefault="00AA7F1D" w:rsidP="00422C1F">
            <w:pPr>
              <w:pStyle w:val="Heading3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machining</w:t>
            </w:r>
            <w:proofErr w:type="spellEnd"/>
            <w:r>
              <w:t xml:space="preserve"> cycle</w:t>
            </w:r>
            <w:r w:rsidR="00422C1F">
              <w:t xml:space="preserve"> :</w:t>
            </w:r>
          </w:p>
          <w:p w14:paraId="7BE60C46" w14:textId="77777777" w:rsidR="004D7624" w:rsidRPr="006105BD" w:rsidRDefault="004D7624" w:rsidP="004D7624">
            <w:pPr>
              <w:pStyle w:val="T-soustitre"/>
              <w:rPr>
                <w:rFonts w:ascii="Trebuchet MS" w:hAnsi="Trebuchet MS"/>
                <w:b w:val="0"/>
                <w:color w:val="616264"/>
                <w:sz w:val="22"/>
                <w:szCs w:val="22"/>
              </w:rPr>
            </w:pPr>
          </w:p>
          <w:p w14:paraId="4371D4D7" w14:textId="00C095D0" w:rsidR="004D7624" w:rsidRPr="00C372D5" w:rsidRDefault="00EB39BC" w:rsidP="006965F7">
            <w:pPr>
              <w:pStyle w:val="T-puce"/>
              <w:numPr>
                <w:ilvl w:val="0"/>
                <w:numId w:val="37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4D7624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Cycles </w:t>
            </w:r>
            <w:r w:rsidR="00BE7EBC">
              <w:rPr>
                <w:noProof/>
              </w:rPr>
              <w:drawing>
                <wp:inline distT="0" distB="0" distL="0" distR="0" wp14:anchorId="360BA5B1" wp14:editId="489F7BC1">
                  <wp:extent cx="366395" cy="359410"/>
                  <wp:effectExtent l="0" t="0" r="0" b="2540"/>
                  <wp:docPr id="1963" name="Image 19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395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D7624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907CD5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then on</w:t>
            </w:r>
            <w:r w:rsidR="004D7624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907CD5" w:rsidRPr="00C372D5">
              <w:rPr>
                <w:rFonts w:ascii="Trebuchet MS" w:hAnsi="Trebuchet MS"/>
                <w:b/>
                <w:bCs/>
                <w:color w:val="616264"/>
                <w:sz w:val="22"/>
                <w:szCs w:val="22"/>
                <w:lang w:val="en-US"/>
              </w:rPr>
              <w:t>Drilling</w:t>
            </w:r>
          </w:p>
          <w:p w14:paraId="00FF0CCF" w14:textId="77777777" w:rsidR="00422C1F" w:rsidRPr="00C372D5" w:rsidRDefault="00422C1F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539B065D" w14:textId="6D8DC7C1" w:rsidR="00102E7E" w:rsidRPr="00686AC6" w:rsidRDefault="00907CD5" w:rsidP="00173C58">
            <w:pPr>
              <w:pStyle w:val="T-puce"/>
              <w:numPr>
                <w:ilvl w:val="0"/>
                <w:numId w:val="37"/>
              </w:numPr>
              <w:ind w:left="639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>In the list of techno</w:t>
            </w:r>
            <w:r w:rsidR="00422C1F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, </w:t>
            </w:r>
            <w:proofErr w:type="gramStart"/>
            <w:r w:rsidR="00EB39BC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173C58" w:rsidRPr="00C372D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 </w:t>
            </w:r>
            <w:r w:rsidR="00173C58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S</w:t>
            </w:r>
            <w:r w:rsidR="006965F7" w:rsidRPr="00C372D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imple m</w:t>
            </w:r>
            <w:r w:rsidR="00E3499F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 xml:space="preserve">ode </w:t>
            </w:r>
            <w:r w:rsidR="00E82047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Auto</w:t>
            </w:r>
          </w:p>
          <w:p w14:paraId="7D4FFB38" w14:textId="77777777" w:rsidR="00173C58" w:rsidRPr="00C372D5" w:rsidRDefault="00173C58" w:rsidP="00E82047">
            <w:pPr>
              <w:pStyle w:val="T-puce"/>
              <w:numPr>
                <w:ilvl w:val="0"/>
                <w:numId w:val="0"/>
              </w:numPr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00658C0F" w14:textId="4FEAB170" w:rsidR="004D7624" w:rsidRPr="00C372D5" w:rsidRDefault="004D7624" w:rsidP="00E924D6">
            <w:pPr>
              <w:pStyle w:val="T-normal"/>
              <w:rPr>
                <w:rStyle w:val="Strong"/>
                <w:lang w:val="en-US"/>
              </w:rPr>
            </w:pPr>
          </w:p>
          <w:p w14:paraId="52BAC08A" w14:textId="238DF921" w:rsidR="00173C58" w:rsidRPr="00C372D5" w:rsidRDefault="00E3499F" w:rsidP="00E924D6">
            <w:pPr>
              <w:pStyle w:val="T-normal"/>
              <w:rPr>
                <w:rStyle w:val="Strong"/>
                <w:lang w:val="en-US"/>
              </w:rPr>
            </w:pPr>
            <w:r>
              <w:rPr>
                <w:color w:val="616264"/>
                <w:lang w:val="en-US"/>
              </w:rPr>
              <w:drawing>
                <wp:inline distT="0" distB="0" distL="0" distR="0" wp14:anchorId="189B325E" wp14:editId="14E80FA6">
                  <wp:extent cx="541020" cy="510540"/>
                  <wp:effectExtent l="0" t="0" r="0" b="381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Picture 97"/>
                          <pic:cNvPicPr/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020" cy="51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49A157" w14:textId="253C7DB6" w:rsidR="00173C58" w:rsidRPr="00C372D5" w:rsidRDefault="00173C58" w:rsidP="00E924D6">
            <w:pPr>
              <w:pStyle w:val="T-normal"/>
              <w:rPr>
                <w:rStyle w:val="Strong"/>
                <w:lang w:val="en-US"/>
              </w:rPr>
            </w:pPr>
          </w:p>
          <w:p w14:paraId="1DF4A966" w14:textId="342C6D4D" w:rsidR="00102E7E" w:rsidRDefault="00E82047" w:rsidP="00E924D6">
            <w:pPr>
              <w:pStyle w:val="T-normal"/>
              <w:rPr>
                <w:rStyle w:val="Strong"/>
                <w:lang w:val="en-US"/>
              </w:rPr>
            </w:pPr>
            <w:r>
              <w:rPr>
                <w:color w:val="616264"/>
                <w:lang w:val="en-US"/>
              </w:rPr>
              <w:drawing>
                <wp:inline distT="0" distB="0" distL="0" distR="0" wp14:anchorId="2769E596" wp14:editId="09C88CCF">
                  <wp:extent cx="2887980" cy="342900"/>
                  <wp:effectExtent l="0" t="0" r="762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Picture 107"/>
                          <pic:cNvPicPr/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98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40081B" w14:textId="77777777" w:rsidR="00686AC6" w:rsidRDefault="00686AC6" w:rsidP="00E924D6">
            <w:pPr>
              <w:pStyle w:val="T-normal"/>
              <w:rPr>
                <w:color w:val="616264"/>
                <w:lang w:val="en-US"/>
              </w:rPr>
            </w:pPr>
          </w:p>
          <w:p w14:paraId="17BF2E78" w14:textId="73353B82" w:rsidR="00686AC6" w:rsidRPr="00C372D5" w:rsidRDefault="00686AC6" w:rsidP="00E924D6">
            <w:pPr>
              <w:pStyle w:val="T-normal"/>
              <w:rPr>
                <w:rStyle w:val="Strong"/>
                <w:lang w:val="en-US"/>
              </w:rPr>
            </w:pPr>
          </w:p>
        </w:tc>
      </w:tr>
      <w:tr w:rsidR="00102E7E" w:rsidRPr="006105BD" w14:paraId="323F7B36" w14:textId="77777777" w:rsidTr="00592BEA">
        <w:trPr>
          <w:trHeight w:val="2545"/>
        </w:trPr>
        <w:tc>
          <w:tcPr>
            <w:tcW w:w="5812" w:type="dxa"/>
            <w:tcBorders>
              <w:right w:val="single" w:sz="4" w:space="0" w:color="auto"/>
            </w:tcBorders>
          </w:tcPr>
          <w:p w14:paraId="22E38B50" w14:textId="77777777" w:rsidR="00422C1F" w:rsidRPr="00C372D5" w:rsidRDefault="00422C1F" w:rsidP="006965F7">
            <w:pPr>
              <w:pStyle w:val="T-soustitre"/>
              <w:rPr>
                <w:rStyle w:val="Strong"/>
                <w:lang w:val="en-US"/>
              </w:rPr>
            </w:pPr>
          </w:p>
          <w:p w14:paraId="0E643696" w14:textId="6C61EE8E" w:rsidR="00422C1F" w:rsidRPr="005905AC" w:rsidRDefault="00377973" w:rsidP="00E01C0F">
            <w:pPr>
              <w:pStyle w:val="T-soustitre"/>
              <w:numPr>
                <w:ilvl w:val="0"/>
                <w:numId w:val="39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Toolpath</w:t>
            </w:r>
            <w:proofErr w:type="spellEnd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calculation</w:t>
            </w:r>
            <w:proofErr w:type="spellEnd"/>
            <w:r w:rsidR="00422C1F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358EC6A6" w14:textId="77777777" w:rsidR="00422C1F" w:rsidRPr="006965F7" w:rsidRDefault="00422C1F" w:rsidP="00422C1F">
            <w:pPr>
              <w:pStyle w:val="Subtitle"/>
              <w:rPr>
                <w:rStyle w:val="Strong"/>
              </w:rPr>
            </w:pPr>
          </w:p>
          <w:p w14:paraId="4167A3F3" w14:textId="216770DB" w:rsidR="00422C1F" w:rsidRDefault="00EB39BC" w:rsidP="00E01C0F">
            <w:pPr>
              <w:pStyle w:val="Subtitle"/>
              <w:numPr>
                <w:ilvl w:val="0"/>
                <w:numId w:val="39"/>
              </w:numPr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2A0C3E" w:rsidRPr="00C372D5">
              <w:rPr>
                <w:b/>
                <w:lang w:val="en-US"/>
              </w:rPr>
              <w:t xml:space="preserve"> </w:t>
            </w:r>
            <w:r w:rsidR="00377973" w:rsidRPr="00C372D5">
              <w:rPr>
                <w:b/>
                <w:lang w:val="en-US"/>
              </w:rPr>
              <w:t>Cycle Calculation</w:t>
            </w:r>
            <w:r w:rsidR="00422C1F" w:rsidRPr="00C372D5">
              <w:rPr>
                <w:b/>
                <w:lang w:val="en-US"/>
              </w:rPr>
              <w:t xml:space="preserve"> </w:t>
            </w:r>
            <w:r w:rsidR="00BE7EBC" w:rsidRPr="00E52D5A">
              <w:drawing>
                <wp:inline distT="0" distB="0" distL="0" distR="0" wp14:anchorId="42B19A89" wp14:editId="32825D80">
                  <wp:extent cx="360000" cy="360000"/>
                  <wp:effectExtent l="0" t="0" r="2540" b="2540"/>
                  <wp:docPr id="903" name="Imag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22C1F" w:rsidRPr="00C372D5">
              <w:rPr>
                <w:lang w:val="en-US"/>
              </w:rPr>
              <w:t xml:space="preserve"> </w:t>
            </w:r>
          </w:p>
          <w:p w14:paraId="6C787540" w14:textId="51F974B0" w:rsidR="00E01C0F" w:rsidRPr="00C372D5" w:rsidRDefault="00E01C0F" w:rsidP="00E01C0F">
            <w:pPr>
              <w:pStyle w:val="T-puce"/>
              <w:numPr>
                <w:ilvl w:val="0"/>
                <w:numId w:val="39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Right-click on the cycle and rename it to ‘</w:t>
            </w:r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 xml:space="preserve">Drilling </w:t>
            </w:r>
            <w:proofErr w:type="gramStart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D10</w:t>
            </w:r>
            <w:proofErr w:type="gramEnd"/>
            <w:r>
              <w:rPr>
                <w:rFonts w:ascii="Trebuchet MS" w:hAnsi="Trebuchet MS"/>
                <w:bCs/>
                <w:color w:val="616264"/>
                <w:sz w:val="22"/>
                <w:szCs w:val="22"/>
                <w:lang w:val="en-US"/>
              </w:rPr>
              <w:t>’</w:t>
            </w:r>
          </w:p>
          <w:p w14:paraId="18615508" w14:textId="69FE554F" w:rsidR="00E01C0F" w:rsidRPr="00C372D5" w:rsidRDefault="00E01C0F" w:rsidP="00E01C0F">
            <w:pPr>
              <w:pStyle w:val="Subtitle"/>
              <w:rPr>
                <w:lang w:val="en-US"/>
              </w:rPr>
            </w:pPr>
          </w:p>
          <w:p w14:paraId="40096C5B" w14:textId="77777777" w:rsidR="00422C1F" w:rsidRPr="00C372D5" w:rsidRDefault="00422C1F" w:rsidP="006965F7">
            <w:pPr>
              <w:rPr>
                <w:rStyle w:val="Strong"/>
                <w:lang w:val="en-US"/>
              </w:rPr>
            </w:pPr>
          </w:p>
          <w:p w14:paraId="448EB90C" w14:textId="1B83913C" w:rsidR="00102E7E" w:rsidRPr="00C372D5" w:rsidRDefault="00907CD5" w:rsidP="006965F7">
            <w:pPr>
              <w:pStyle w:val="Subtitle"/>
              <w:ind w:left="72"/>
              <w:rPr>
                <w:lang w:val="en-US"/>
              </w:rPr>
            </w:pPr>
            <w:r w:rsidRPr="00C372D5">
              <w:rPr>
                <w:lang w:val="en-US"/>
              </w:rPr>
              <w:t>The path is displayed on the screen</w:t>
            </w:r>
            <w:r w:rsidR="00422C1F" w:rsidRPr="00C372D5">
              <w:rPr>
                <w:lang w:val="en-US"/>
              </w:rPr>
              <w:t>.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325DE0F8" w14:textId="77777777" w:rsidR="00422C1F" w:rsidRPr="00C372D5" w:rsidRDefault="00422C1F" w:rsidP="00E924D6">
            <w:pPr>
              <w:pStyle w:val="T-normal"/>
              <w:rPr>
                <w:rStyle w:val="Strong"/>
                <w:lang w:val="en-US"/>
              </w:rPr>
            </w:pPr>
          </w:p>
          <w:p w14:paraId="568C5B3D" w14:textId="0B56AF65" w:rsidR="00102E7E" w:rsidRDefault="00E01C0F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17935C5B" wp14:editId="6F25E308">
                  <wp:extent cx="2971800" cy="1842135"/>
                  <wp:effectExtent l="0" t="0" r="0" b="5715"/>
                  <wp:docPr id="101" name="Picture 101" descr="Diagram, schematic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Picture 101" descr="Diagram, schematic&#10;&#10;Description automatically generated"/>
                          <pic:cNvPicPr/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84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95287F" w14:textId="77777777" w:rsidR="00931F11" w:rsidRPr="00931F11" w:rsidRDefault="00931F11" w:rsidP="00E924D6">
            <w:pPr>
              <w:pStyle w:val="T-normal"/>
              <w:rPr>
                <w:rStyle w:val="Strong"/>
              </w:rPr>
            </w:pPr>
          </w:p>
        </w:tc>
      </w:tr>
      <w:tr w:rsidR="00102E7E" w:rsidRPr="006105BD" w14:paraId="62FAFE59" w14:textId="77777777" w:rsidTr="00592BEA">
        <w:trPr>
          <w:trHeight w:val="5604"/>
        </w:trPr>
        <w:tc>
          <w:tcPr>
            <w:tcW w:w="5812" w:type="dxa"/>
            <w:tcBorders>
              <w:right w:val="single" w:sz="4" w:space="0" w:color="auto"/>
            </w:tcBorders>
          </w:tcPr>
          <w:p w14:paraId="48668FBF" w14:textId="77777777" w:rsidR="00D4125D" w:rsidRDefault="00D4125D" w:rsidP="00D4125D">
            <w:pPr>
              <w:pStyle w:val="Subtitle"/>
            </w:pPr>
          </w:p>
          <w:p w14:paraId="21A57705" w14:textId="0D85AA4B" w:rsidR="00102E7E" w:rsidRPr="00C372D5" w:rsidRDefault="00907CD5" w:rsidP="00D4125D">
            <w:pPr>
              <w:pStyle w:val="Heading3"/>
              <w:rPr>
                <w:noProof/>
                <w:lang w:val="en-US"/>
              </w:rPr>
            </w:pPr>
            <w:r w:rsidRPr="00127198">
              <w:rPr>
                <w:noProof/>
                <w:lang w:val="en-US"/>
              </w:rPr>
              <w:t>Repeat the cycle in the machining tree</w:t>
            </w:r>
            <w:r w:rsidR="00D4125D" w:rsidRPr="00C372D5">
              <w:rPr>
                <w:noProof/>
                <w:lang w:val="en-US"/>
              </w:rPr>
              <w:t>:</w:t>
            </w:r>
          </w:p>
          <w:p w14:paraId="63D3AC1E" w14:textId="77777777" w:rsidR="00D4125D" w:rsidRPr="00C372D5" w:rsidRDefault="00D4125D" w:rsidP="00D4125D">
            <w:pPr>
              <w:pStyle w:val="Subtitle"/>
              <w:rPr>
                <w:lang w:val="en-US"/>
              </w:rPr>
            </w:pPr>
          </w:p>
          <w:p w14:paraId="4A7EE8AB" w14:textId="0D4BEF03" w:rsidR="00102E7E" w:rsidRPr="00C372D5" w:rsidRDefault="00EB39BC" w:rsidP="006965F7">
            <w:pPr>
              <w:pStyle w:val="Subtitle"/>
              <w:numPr>
                <w:ilvl w:val="0"/>
                <w:numId w:val="39"/>
              </w:numPr>
              <w:ind w:left="639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102E7E" w:rsidRPr="00C372D5">
              <w:rPr>
                <w:lang w:val="en-US"/>
              </w:rPr>
              <w:t xml:space="preserve"> </w:t>
            </w:r>
            <w:r w:rsidR="00907CD5" w:rsidRPr="00C372D5">
              <w:rPr>
                <w:b/>
                <w:lang w:val="en-US"/>
              </w:rPr>
              <w:t>Drilling</w:t>
            </w:r>
            <w:r w:rsidR="0094619B">
              <w:rPr>
                <w:b/>
                <w:lang w:val="en-US"/>
              </w:rPr>
              <w:t xml:space="preserve"> D10 </w:t>
            </w:r>
            <w:r w:rsidR="0094619B">
              <w:rPr>
                <w:bCs/>
                <w:lang w:val="en-US"/>
              </w:rPr>
              <w:t>cycle</w:t>
            </w:r>
            <w:r w:rsidR="00D4125D" w:rsidRPr="00C372D5">
              <w:rPr>
                <w:lang w:val="en-US"/>
              </w:rPr>
              <w:t xml:space="preserve"> </w:t>
            </w:r>
            <w:r w:rsidR="00907CD5" w:rsidRPr="00C372D5">
              <w:rPr>
                <w:lang w:val="en-US"/>
              </w:rPr>
              <w:t>in machining tree</w:t>
            </w:r>
          </w:p>
          <w:p w14:paraId="01B0C5EF" w14:textId="77777777" w:rsidR="00D4125D" w:rsidRPr="00C372D5" w:rsidRDefault="00D4125D" w:rsidP="006965F7">
            <w:pPr>
              <w:pStyle w:val="Subtitle"/>
              <w:ind w:left="639"/>
              <w:rPr>
                <w:rStyle w:val="Strong"/>
                <w:lang w:val="en-US"/>
              </w:rPr>
            </w:pPr>
          </w:p>
          <w:p w14:paraId="75A6252F" w14:textId="4265F4C4" w:rsidR="00102E7E" w:rsidRPr="00D4125D" w:rsidRDefault="00907CD5" w:rsidP="006965F7">
            <w:pPr>
              <w:pStyle w:val="Subtitle"/>
              <w:numPr>
                <w:ilvl w:val="0"/>
                <w:numId w:val="39"/>
              </w:numPr>
              <w:ind w:left="639"/>
            </w:pPr>
            <w:r>
              <w:t>Select</w:t>
            </w:r>
            <w:r w:rsidR="00D4125D">
              <w:t xml:space="preserve"> </w:t>
            </w:r>
            <w:r>
              <w:rPr>
                <w:b/>
              </w:rPr>
              <w:t>Operation Copy</w:t>
            </w:r>
          </w:p>
          <w:p w14:paraId="01ED613C" w14:textId="77777777" w:rsidR="00D4125D" w:rsidRPr="006965F7" w:rsidRDefault="00D4125D" w:rsidP="006965F7">
            <w:pPr>
              <w:pStyle w:val="Subtitle"/>
              <w:ind w:left="639"/>
              <w:rPr>
                <w:rStyle w:val="Strong"/>
              </w:rPr>
            </w:pPr>
          </w:p>
          <w:p w14:paraId="0AB7E73C" w14:textId="1E302E27" w:rsidR="00D4125D" w:rsidRPr="00D4125D" w:rsidRDefault="00907CD5" w:rsidP="006965F7">
            <w:pPr>
              <w:pStyle w:val="Subtitle"/>
              <w:numPr>
                <w:ilvl w:val="0"/>
                <w:numId w:val="39"/>
              </w:numPr>
              <w:ind w:left="639"/>
              <w:jc w:val="left"/>
            </w:pPr>
            <w:r>
              <w:t>Choose</w:t>
            </w:r>
            <w:r w:rsidR="00D4125D" w:rsidRPr="006105BD">
              <w:t xml:space="preserve"> </w:t>
            </w:r>
            <w:r w:rsidR="00D4125D" w:rsidRPr="00D4125D">
              <w:rPr>
                <w:b/>
              </w:rPr>
              <w:t>Rotation</w:t>
            </w:r>
          </w:p>
          <w:p w14:paraId="4C2E9143" w14:textId="77777777" w:rsidR="00D4125D" w:rsidRPr="006105BD" w:rsidRDefault="00D4125D" w:rsidP="006965F7">
            <w:pPr>
              <w:pStyle w:val="Subtitle"/>
              <w:ind w:left="639"/>
              <w:jc w:val="left"/>
            </w:pPr>
          </w:p>
          <w:p w14:paraId="3187851B" w14:textId="72433AED" w:rsidR="00D4125D" w:rsidRPr="00C372D5" w:rsidRDefault="00EB39BC" w:rsidP="006965F7">
            <w:pPr>
              <w:pStyle w:val="Subtitle"/>
              <w:numPr>
                <w:ilvl w:val="0"/>
                <w:numId w:val="39"/>
              </w:numPr>
              <w:ind w:left="639"/>
              <w:jc w:val="left"/>
              <w:rPr>
                <w:lang w:val="en-US"/>
              </w:rPr>
            </w:pPr>
            <w:r>
              <w:rPr>
                <w:lang w:val="en-US"/>
              </w:rPr>
              <w:t>Left-click</w:t>
            </w:r>
            <w:r w:rsidR="00907CD5" w:rsidRPr="00C372D5">
              <w:rPr>
                <w:lang w:val="en-US"/>
              </w:rPr>
              <w:t xml:space="preserve"> twice in </w:t>
            </w:r>
            <w:r w:rsidR="00907CD5" w:rsidRPr="00F528E5">
              <w:rPr>
                <w:b/>
                <w:lang w:val="en-US"/>
              </w:rPr>
              <w:t>Number</w:t>
            </w:r>
            <w:r w:rsidR="00907CD5" w:rsidRPr="00F528E5">
              <w:rPr>
                <w:lang w:val="en-US"/>
              </w:rPr>
              <w:t xml:space="preserve"> field, type in </w:t>
            </w:r>
            <w:r w:rsidR="00907CD5" w:rsidRPr="00F528E5">
              <w:rPr>
                <w:b/>
                <w:lang w:val="en-US"/>
              </w:rPr>
              <w:t>11</w:t>
            </w:r>
            <w:r w:rsidR="0094619B">
              <w:rPr>
                <w:lang w:val="en-US"/>
              </w:rPr>
              <w:t xml:space="preserve"> and press </w:t>
            </w:r>
            <w:r w:rsidR="00907CD5" w:rsidRPr="00F528E5">
              <w:rPr>
                <w:b/>
                <w:lang w:val="en-US"/>
              </w:rPr>
              <w:t>Enter</w:t>
            </w:r>
            <w:r w:rsidR="00907CD5" w:rsidRPr="00F528E5">
              <w:rPr>
                <w:lang w:val="en-US"/>
              </w:rPr>
              <w:t xml:space="preserve"> </w:t>
            </w:r>
            <w:r w:rsidR="00102E7E" w:rsidRPr="00C372D5">
              <w:rPr>
                <w:lang w:val="en-US"/>
              </w:rPr>
              <w:t xml:space="preserve"> </w:t>
            </w:r>
          </w:p>
          <w:p w14:paraId="370A3C31" w14:textId="4785DD64" w:rsidR="00D4125D" w:rsidRPr="0094619B" w:rsidRDefault="00D4125D" w:rsidP="006965F7">
            <w:pPr>
              <w:pStyle w:val="Subtitle"/>
              <w:ind w:left="639"/>
              <w:jc w:val="left"/>
              <w:rPr>
                <w:rStyle w:val="Strong"/>
                <w:lang w:val="en-US"/>
              </w:rPr>
            </w:pPr>
          </w:p>
          <w:p w14:paraId="1EB40669" w14:textId="15A15C84" w:rsidR="00102E7E" w:rsidRPr="00C372D5" w:rsidRDefault="00907CD5" w:rsidP="006965F7">
            <w:pPr>
              <w:pStyle w:val="Subtitle"/>
              <w:numPr>
                <w:ilvl w:val="0"/>
                <w:numId w:val="39"/>
              </w:numPr>
              <w:ind w:left="639"/>
              <w:jc w:val="left"/>
              <w:rPr>
                <w:lang w:val="en-US"/>
              </w:rPr>
            </w:pPr>
            <w:r w:rsidRPr="00F528E5">
              <w:rPr>
                <w:lang w:val="en-US"/>
              </w:rPr>
              <w:t xml:space="preserve">Check that the coordinates of the center are </w:t>
            </w:r>
            <w:r w:rsidRPr="00F528E5">
              <w:rPr>
                <w:b/>
                <w:lang w:val="en-US"/>
              </w:rPr>
              <w:t>0, 0, 0</w:t>
            </w:r>
          </w:p>
          <w:p w14:paraId="7B669F1E" w14:textId="77777777" w:rsidR="00D4125D" w:rsidRPr="00C372D5" w:rsidRDefault="00D4125D" w:rsidP="006965F7">
            <w:pPr>
              <w:pStyle w:val="ListParagraph"/>
              <w:ind w:left="639"/>
              <w:rPr>
                <w:rStyle w:val="Strong"/>
                <w:lang w:val="en-US"/>
              </w:rPr>
            </w:pPr>
          </w:p>
          <w:p w14:paraId="2AF32BD9" w14:textId="2F54F3B9" w:rsidR="00D4125D" w:rsidRPr="00C372D5" w:rsidRDefault="00EB39BC" w:rsidP="006965F7">
            <w:pPr>
              <w:pStyle w:val="Subtitle"/>
              <w:numPr>
                <w:ilvl w:val="0"/>
                <w:numId w:val="39"/>
              </w:numPr>
              <w:ind w:left="639"/>
              <w:jc w:val="left"/>
              <w:rPr>
                <w:lang w:val="en-US"/>
              </w:rPr>
            </w:pPr>
            <w:r>
              <w:rPr>
                <w:lang w:val="en-US"/>
              </w:rPr>
              <w:t>Left-click</w:t>
            </w:r>
            <w:r w:rsidR="00907CD5" w:rsidRPr="00C372D5">
              <w:rPr>
                <w:lang w:val="en-US"/>
              </w:rPr>
              <w:t xml:space="preserve"> twice in</w:t>
            </w:r>
            <w:r w:rsidR="00D4125D" w:rsidRPr="00C372D5">
              <w:rPr>
                <w:lang w:val="en-US"/>
              </w:rPr>
              <w:t xml:space="preserve"> </w:t>
            </w:r>
            <w:r w:rsidR="00907CD5" w:rsidRPr="00F528E5">
              <w:rPr>
                <w:b/>
                <w:lang w:val="en-US"/>
              </w:rPr>
              <w:t>Angle</w:t>
            </w:r>
            <w:r w:rsidR="00907CD5" w:rsidRPr="00F528E5">
              <w:rPr>
                <w:lang w:val="en-US"/>
              </w:rPr>
              <w:t xml:space="preserve"> field, type in </w:t>
            </w:r>
            <w:r w:rsidR="00907CD5" w:rsidRPr="00F528E5">
              <w:rPr>
                <w:b/>
                <w:lang w:val="en-US"/>
              </w:rPr>
              <w:t>30</w:t>
            </w:r>
            <w:r w:rsidR="00907CD5" w:rsidRPr="00F528E5">
              <w:rPr>
                <w:lang w:val="en-US"/>
              </w:rPr>
              <w:t xml:space="preserve">, </w:t>
            </w:r>
            <w:r w:rsidR="00907CD5" w:rsidRPr="00F528E5">
              <w:rPr>
                <w:b/>
                <w:lang w:val="en-US"/>
              </w:rPr>
              <w:t>Enter</w:t>
            </w:r>
            <w:r w:rsidR="00907CD5" w:rsidRPr="00F528E5">
              <w:rPr>
                <w:lang w:val="en-US"/>
              </w:rPr>
              <w:t xml:space="preserve"> key</w:t>
            </w:r>
            <w:r w:rsidR="00D4125D" w:rsidRPr="00C372D5">
              <w:rPr>
                <w:lang w:val="en-US"/>
              </w:rPr>
              <w:t xml:space="preserve"> </w:t>
            </w:r>
          </w:p>
          <w:p w14:paraId="4DE5F7AD" w14:textId="0CFE8C66" w:rsidR="00102E7E" w:rsidRDefault="005C6510" w:rsidP="006965F7">
            <w:pPr>
              <w:pStyle w:val="Subtitle"/>
              <w:ind w:left="639"/>
              <w:jc w:val="left"/>
            </w:pPr>
            <w:r>
              <w:drawing>
                <wp:anchor distT="0" distB="0" distL="114300" distR="114300" simplePos="0" relativeHeight="251681280" behindDoc="0" locked="0" layoutInCell="1" allowOverlap="1" wp14:anchorId="32AE0E26" wp14:editId="654880ED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69215</wp:posOffset>
                  </wp:positionV>
                  <wp:extent cx="3601720" cy="160020"/>
                  <wp:effectExtent l="0" t="0" r="0" b="0"/>
                  <wp:wrapNone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Picture 103"/>
                          <pic:cNvPicPr/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1720" cy="16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F17AFC" w14:textId="0ECA968E" w:rsidR="005C6510" w:rsidRPr="006965F7" w:rsidRDefault="005C6510" w:rsidP="006965F7">
            <w:pPr>
              <w:pStyle w:val="Subtitle"/>
              <w:ind w:left="639"/>
              <w:jc w:val="left"/>
              <w:rPr>
                <w:rStyle w:val="Strong"/>
              </w:rPr>
            </w:pPr>
          </w:p>
          <w:p w14:paraId="0A5B8B82" w14:textId="2AE904DB" w:rsidR="00102E7E" w:rsidRPr="00C372D5" w:rsidRDefault="00EB39BC" w:rsidP="006965F7">
            <w:pPr>
              <w:pStyle w:val="Subtitle"/>
              <w:numPr>
                <w:ilvl w:val="0"/>
                <w:numId w:val="39"/>
              </w:numPr>
              <w:ind w:left="639"/>
              <w:jc w:val="left"/>
              <w:rPr>
                <w:lang w:val="en-US"/>
              </w:rPr>
            </w:pPr>
            <w:r>
              <w:rPr>
                <w:rFonts w:eastAsiaTheme="minorHAnsi" w:cstheme="minorBidi"/>
                <w:lang w:val="en-US" w:eastAsia="en-US"/>
              </w:rPr>
              <w:t>Left-click</w:t>
            </w:r>
            <w:r w:rsidR="002A0C3E" w:rsidRPr="00C372D5">
              <w:rPr>
                <w:rFonts w:eastAsiaTheme="minorHAnsi" w:cstheme="minorBidi"/>
                <w:lang w:val="en-US" w:eastAsia="en-US"/>
              </w:rPr>
              <w:t xml:space="preserve"> on</w:t>
            </w:r>
            <w:r w:rsidR="00102E7E" w:rsidRPr="00C372D5">
              <w:rPr>
                <w:lang w:val="en-US"/>
              </w:rPr>
              <w:t xml:space="preserve"> </w:t>
            </w:r>
            <w:r w:rsidR="00907CD5" w:rsidRPr="00F528E5">
              <w:rPr>
                <w:lang w:val="en-US"/>
              </w:rPr>
              <w:t xml:space="preserve">on </w:t>
            </w:r>
            <w:r w:rsidR="00907CD5" w:rsidRPr="00F528E5">
              <w:rPr>
                <w:b/>
                <w:lang w:val="en-US"/>
              </w:rPr>
              <w:t>Drilling</w:t>
            </w:r>
            <w:r w:rsidR="00907CD5" w:rsidRPr="00F528E5">
              <w:rPr>
                <w:lang w:val="en-US"/>
              </w:rPr>
              <w:t xml:space="preserve"> in the machining tree to position the </w:t>
            </w:r>
            <w:r w:rsidR="00907CD5" w:rsidRPr="002838CB">
              <w:rPr>
                <w:lang w:val="en-US"/>
              </w:rPr>
              <w:t>subprogram call after</w:t>
            </w:r>
            <w:r w:rsidR="00907CD5" w:rsidRPr="00F528E5">
              <w:rPr>
                <w:lang w:val="en-US"/>
              </w:rPr>
              <w:t xml:space="preserve"> the drilling</w:t>
            </w:r>
          </w:p>
          <w:p w14:paraId="75039DAA" w14:textId="77777777" w:rsidR="00102E7E" w:rsidRPr="00C372D5" w:rsidRDefault="00102E7E" w:rsidP="00D4125D">
            <w:pPr>
              <w:pStyle w:val="Subtitle"/>
              <w:jc w:val="left"/>
              <w:rPr>
                <w:lang w:val="en-US"/>
              </w:rPr>
            </w:pPr>
          </w:p>
          <w:p w14:paraId="26C47FBD" w14:textId="5602195B" w:rsidR="00102E7E" w:rsidRPr="00C372D5" w:rsidRDefault="00907CD5" w:rsidP="006965F7">
            <w:pPr>
              <w:pStyle w:val="Subtitle"/>
              <w:ind w:left="72"/>
              <w:rPr>
                <w:lang w:val="en-US"/>
              </w:rPr>
            </w:pPr>
            <w:r>
              <w:rPr>
                <w:lang w:val="en-US"/>
              </w:rPr>
              <w:t>The 12 holes are now machined</w:t>
            </w:r>
            <w:r w:rsidR="00102E7E" w:rsidRPr="00C372D5">
              <w:rPr>
                <w:lang w:val="en-US"/>
              </w:rPr>
              <w:t>.</w:t>
            </w:r>
          </w:p>
          <w:p w14:paraId="5B654E99" w14:textId="77777777" w:rsidR="001E3609" w:rsidRPr="00C372D5" w:rsidRDefault="001E3609" w:rsidP="006965F7">
            <w:pPr>
              <w:pStyle w:val="Subtitle"/>
              <w:ind w:left="72"/>
              <w:rPr>
                <w:lang w:val="en-US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588534B9" w14:textId="77777777" w:rsidR="00422C1F" w:rsidRPr="00C372D5" w:rsidRDefault="00422C1F" w:rsidP="00E924D6">
            <w:pPr>
              <w:pStyle w:val="T-normal"/>
              <w:rPr>
                <w:rStyle w:val="Strong"/>
                <w:lang w:val="en-US"/>
              </w:rPr>
            </w:pPr>
          </w:p>
          <w:p w14:paraId="094481B1" w14:textId="351CFC30" w:rsidR="00102E7E" w:rsidRPr="006965F7" w:rsidRDefault="00102E7E" w:rsidP="00E924D6">
            <w:pPr>
              <w:pStyle w:val="T-normal"/>
              <w:rPr>
                <w:rStyle w:val="Strong"/>
              </w:rPr>
            </w:pPr>
          </w:p>
          <w:p w14:paraId="243006AB" w14:textId="09A406E6" w:rsidR="00102E7E" w:rsidRDefault="0094619B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74A95A87" wp14:editId="6E9E3C8D">
                  <wp:extent cx="2887980" cy="1943100"/>
                  <wp:effectExtent l="0" t="0" r="762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Picture 102"/>
                          <pic:cNvPicPr/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798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7C9DC5" w14:textId="77777777" w:rsidR="0015101B" w:rsidRDefault="0015101B" w:rsidP="00E924D6">
            <w:pPr>
              <w:pStyle w:val="T-normal"/>
              <w:rPr>
                <w:rStyle w:val="Strong"/>
              </w:rPr>
            </w:pPr>
          </w:p>
          <w:p w14:paraId="04BD6BA2" w14:textId="77777777" w:rsidR="0015101B" w:rsidRPr="006965F7" w:rsidRDefault="0015101B" w:rsidP="00E924D6">
            <w:pPr>
              <w:pStyle w:val="T-normal"/>
              <w:rPr>
                <w:rStyle w:val="Strong"/>
              </w:rPr>
            </w:pPr>
          </w:p>
          <w:p w14:paraId="71D6C9E4" w14:textId="40D2ED3A" w:rsidR="00102E7E" w:rsidRPr="006965F7" w:rsidRDefault="005C6510" w:rsidP="00E924D6">
            <w:pPr>
              <w:pStyle w:val="T-normal"/>
              <w:rPr>
                <w:rStyle w:val="Strong"/>
              </w:rPr>
            </w:pPr>
            <w:r>
              <w:rPr>
                <w:color w:val="616264"/>
              </w:rPr>
              <w:drawing>
                <wp:inline distT="0" distB="0" distL="0" distR="0" wp14:anchorId="76E3A1F5" wp14:editId="2FF851E1">
                  <wp:extent cx="1645920" cy="1424940"/>
                  <wp:effectExtent l="0" t="0" r="0" b="381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Picture 104"/>
                          <pic:cNvPicPr/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920" cy="1424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0C17D4" w14:textId="77777777" w:rsidR="00102E7E" w:rsidRPr="006105BD" w:rsidRDefault="00102E7E" w:rsidP="00E924D6">
            <w:pPr>
              <w:pStyle w:val="T-normal"/>
            </w:pPr>
          </w:p>
        </w:tc>
      </w:tr>
      <w:tr w:rsidR="00102E7E" w:rsidRPr="006105BD" w14:paraId="679120DF" w14:textId="77777777" w:rsidTr="00592BEA">
        <w:trPr>
          <w:trHeight w:val="4408"/>
        </w:trPr>
        <w:tc>
          <w:tcPr>
            <w:tcW w:w="5812" w:type="dxa"/>
            <w:tcBorders>
              <w:right w:val="single" w:sz="4" w:space="0" w:color="auto"/>
            </w:tcBorders>
          </w:tcPr>
          <w:p w14:paraId="51FC9078" w14:textId="77777777" w:rsidR="00D4125D" w:rsidRPr="006965F7" w:rsidRDefault="00D4125D" w:rsidP="006965F7">
            <w:pPr>
              <w:pStyle w:val="T-soustitre"/>
              <w:rPr>
                <w:rStyle w:val="Strong"/>
              </w:rPr>
            </w:pPr>
          </w:p>
          <w:p w14:paraId="613F3A43" w14:textId="77777777" w:rsidR="00D4125D" w:rsidRPr="003D0042" w:rsidRDefault="00D4125D" w:rsidP="00D4125D">
            <w:pPr>
              <w:pStyle w:val="T-soustitre"/>
              <w:numPr>
                <w:ilvl w:val="0"/>
                <w:numId w:val="2"/>
              </w:numP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</w:pPr>
            <w:r w:rsidRPr="00A91EB0"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>Simulation</w:t>
            </w:r>
            <w:r>
              <w:rPr>
                <w:rFonts w:ascii="Trebuchet MS" w:hAnsi="Trebuchet MS"/>
                <w:b w:val="0"/>
                <w:color w:val="AD457A"/>
                <w:sz w:val="22"/>
                <w:szCs w:val="22"/>
              </w:rPr>
              <w:t xml:space="preserve"> :</w:t>
            </w:r>
          </w:p>
          <w:p w14:paraId="51AB010B" w14:textId="77777777" w:rsidR="00D4125D" w:rsidRDefault="00D4125D" w:rsidP="006965F7">
            <w:pPr>
              <w:pStyle w:val="T-soustitre"/>
              <w:rPr>
                <w:rStyle w:val="Strong"/>
              </w:rPr>
            </w:pPr>
          </w:p>
          <w:p w14:paraId="2853E1A2" w14:textId="1C3BA062" w:rsidR="00D4125D" w:rsidRPr="00D0028C" w:rsidRDefault="00EB39BC" w:rsidP="002B6CC7">
            <w:pPr>
              <w:pStyle w:val="T-puce"/>
              <w:numPr>
                <w:ilvl w:val="0"/>
                <w:numId w:val="29"/>
              </w:numPr>
              <w:ind w:left="639"/>
              <w:rPr>
                <w:rFonts w:ascii="Trebuchet MS" w:hAnsi="Trebuchet MS"/>
                <w:color w:val="616264"/>
                <w:sz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4125D" w:rsidRPr="003D0042">
              <w:rPr>
                <w:rStyle w:val="Strong"/>
              </w:rPr>
              <w:t xml:space="preserve"> </w:t>
            </w:r>
            <w:r w:rsidR="00BC5573">
              <w:rPr>
                <w:rFonts w:ascii="Trebuchet MS" w:hAnsi="Trebuchet MS"/>
                <w:noProof/>
                <w:color w:val="616264"/>
                <w:sz w:val="22"/>
              </w:rPr>
              <w:drawing>
                <wp:inline distT="0" distB="0" distL="0" distR="0" wp14:anchorId="36848002" wp14:editId="7F4A460E">
                  <wp:extent cx="784860" cy="236220"/>
                  <wp:effectExtent l="0" t="0" r="0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Picture 105"/>
                          <pic:cNvPicPr/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86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03C723" w14:textId="77777777" w:rsidR="00D0028C" w:rsidRPr="003D0042" w:rsidRDefault="00D0028C" w:rsidP="002B6CC7">
            <w:pPr>
              <w:pStyle w:val="T-puce"/>
              <w:numPr>
                <w:ilvl w:val="0"/>
                <w:numId w:val="0"/>
              </w:numPr>
              <w:ind w:left="639" w:hanging="360"/>
              <w:rPr>
                <w:rStyle w:val="Strong"/>
              </w:rPr>
            </w:pPr>
          </w:p>
          <w:p w14:paraId="6CFB67E6" w14:textId="277C8E54" w:rsidR="00D4125D" w:rsidRPr="00C372D5" w:rsidRDefault="00EB39BC" w:rsidP="002B6CC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  <w:lang w:val="en-US"/>
              </w:rPr>
            </w:pPr>
            <w:proofErr w:type="gram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>Left-click</w:t>
            </w:r>
            <w:proofErr w:type="gramEnd"/>
            <w:r w:rsidR="002A0C3E" w:rsidRPr="00C372D5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val="en-US" w:eastAsia="en-US"/>
              </w:rPr>
              <w:t xml:space="preserve"> on</w:t>
            </w:r>
            <w:r w:rsidR="00D4125D" w:rsidRPr="00C372D5">
              <w:rPr>
                <w:rStyle w:val="Strong"/>
                <w:lang w:val="en-US"/>
              </w:rPr>
              <w:t xml:space="preserve"> </w:t>
            </w:r>
            <w:r w:rsidR="00D4125D" w:rsidRPr="00C372D5">
              <w:rPr>
                <w:rStyle w:val="Strong"/>
                <w:b/>
                <w:lang w:val="en-US"/>
              </w:rPr>
              <w:t>Simulation</w:t>
            </w:r>
            <w:r w:rsidR="00D4125D" w:rsidRPr="00C372D5">
              <w:rPr>
                <w:rStyle w:val="Strong"/>
                <w:lang w:val="en-US"/>
              </w:rPr>
              <w:t xml:space="preserve"> </w:t>
            </w:r>
            <w:r w:rsidR="006B47FE" w:rsidRPr="00335698">
              <w:rPr>
                <w:rStyle w:val="Strong"/>
                <w:noProof/>
              </w:rPr>
              <w:drawing>
                <wp:inline distT="0" distB="0" distL="0" distR="0" wp14:anchorId="247120EB" wp14:editId="23089317">
                  <wp:extent cx="485843" cy="476316"/>
                  <wp:effectExtent l="0" t="0" r="9525" b="0"/>
                  <wp:docPr id="89" name="Imag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CDC8C3" w14:textId="77777777" w:rsidR="001E3609" w:rsidRPr="00C372D5" w:rsidRDefault="001E3609" w:rsidP="002B6CC7">
            <w:pPr>
              <w:pStyle w:val="ListParagraph"/>
              <w:ind w:left="639" w:hanging="360"/>
              <w:rPr>
                <w:rStyle w:val="Strong"/>
                <w:lang w:val="en-US"/>
              </w:rPr>
            </w:pPr>
          </w:p>
          <w:p w14:paraId="089B8B07" w14:textId="1FCAD78E" w:rsidR="001E3609" w:rsidRDefault="00EB39BC" w:rsidP="002B6CC7">
            <w:pPr>
              <w:pStyle w:val="T-puce"/>
              <w:numPr>
                <w:ilvl w:val="0"/>
                <w:numId w:val="29"/>
              </w:numPr>
              <w:ind w:left="639"/>
              <w:rPr>
                <w:rStyle w:val="Strong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1E3609">
              <w:rPr>
                <w:rStyle w:val="Strong"/>
              </w:rPr>
              <w:t xml:space="preserve"> </w:t>
            </w:r>
            <w:r w:rsidR="0040602B">
              <w:rPr>
                <w:noProof/>
              </w:rPr>
              <w:drawing>
                <wp:inline distT="0" distB="0" distL="0" distR="0" wp14:anchorId="5D344639" wp14:editId="3976F025">
                  <wp:extent cx="215900" cy="208915"/>
                  <wp:effectExtent l="0" t="0" r="0" b="635"/>
                  <wp:docPr id="94" name="Image 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0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E3609" w:rsidRPr="006B47FE">
              <w:rPr>
                <w:rStyle w:val="Strong"/>
              </w:rPr>
              <w:t xml:space="preserve"> </w:t>
            </w:r>
          </w:p>
          <w:p w14:paraId="52314922" w14:textId="77777777" w:rsidR="00D4125D" w:rsidRPr="003D0042" w:rsidRDefault="00D4125D" w:rsidP="006965F7">
            <w:pPr>
              <w:pStyle w:val="T-puce"/>
              <w:numPr>
                <w:ilvl w:val="0"/>
                <w:numId w:val="0"/>
              </w:numPr>
              <w:ind w:left="639"/>
              <w:rPr>
                <w:rStyle w:val="Strong"/>
              </w:rPr>
            </w:pPr>
          </w:p>
          <w:p w14:paraId="47CF8307" w14:textId="77777777" w:rsidR="00102E7E" w:rsidRPr="006105BD" w:rsidRDefault="00102E7E" w:rsidP="001E3609">
            <w:pPr>
              <w:pStyle w:val="T-puce"/>
              <w:numPr>
                <w:ilvl w:val="0"/>
                <w:numId w:val="0"/>
              </w:numPr>
              <w:ind w:left="639"/>
              <w:rPr>
                <w:rFonts w:ascii="Trebuchet MS" w:hAnsi="Trebuchet MS"/>
                <w:noProof/>
                <w:color w:val="616264"/>
                <w:sz w:val="22"/>
                <w:szCs w:val="22"/>
              </w:rPr>
            </w:pPr>
          </w:p>
        </w:tc>
        <w:tc>
          <w:tcPr>
            <w:tcW w:w="4820" w:type="dxa"/>
            <w:tcBorders>
              <w:left w:val="single" w:sz="4" w:space="0" w:color="auto"/>
            </w:tcBorders>
          </w:tcPr>
          <w:p w14:paraId="7EE29009" w14:textId="77777777" w:rsidR="00D0028C" w:rsidRPr="0040602B" w:rsidRDefault="00D0028C" w:rsidP="00E924D6">
            <w:pPr>
              <w:pStyle w:val="T-normal"/>
              <w:rPr>
                <w:rStyle w:val="Strong"/>
                <w:sz w:val="20"/>
              </w:rPr>
            </w:pPr>
          </w:p>
          <w:p w14:paraId="54BCAA12" w14:textId="6A9BB8C1" w:rsidR="001E3609" w:rsidRDefault="00BC5573" w:rsidP="00E924D6">
            <w:pPr>
              <w:pStyle w:val="T-normal"/>
              <w:rPr>
                <w:rStyle w:val="Strong"/>
              </w:rPr>
            </w:pPr>
            <w:r>
              <w:t xml:space="preserve"> </w:t>
            </w:r>
            <w:r>
              <w:rPr>
                <w:color w:val="616264"/>
              </w:rPr>
              <w:drawing>
                <wp:inline distT="0" distB="0" distL="0" distR="0" wp14:anchorId="730BB866" wp14:editId="31EE8756">
                  <wp:extent cx="2120265" cy="2469564"/>
                  <wp:effectExtent l="0" t="0" r="0" b="6985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Picture 106"/>
                          <pic:cNvPicPr/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630" cy="2475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D557AB" w14:textId="77777777" w:rsidR="0040602B" w:rsidRPr="006B47FE" w:rsidRDefault="0040602B" w:rsidP="00E924D6">
            <w:pPr>
              <w:pStyle w:val="T-normal"/>
              <w:rPr>
                <w:rStyle w:val="Strong"/>
              </w:rPr>
            </w:pPr>
          </w:p>
        </w:tc>
      </w:tr>
      <w:tr w:rsidR="00D0028C" w:rsidRPr="00CF49F8" w14:paraId="30DECEBA" w14:textId="77777777" w:rsidTr="00592BEA">
        <w:trPr>
          <w:trHeight w:val="3463"/>
        </w:trPr>
        <w:tc>
          <w:tcPr>
            <w:tcW w:w="10632" w:type="dxa"/>
            <w:gridSpan w:val="2"/>
          </w:tcPr>
          <w:p w14:paraId="45A6FE7A" w14:textId="77777777" w:rsidR="00D0028C" w:rsidRPr="006965F7" w:rsidRDefault="00D0028C" w:rsidP="00592BEA">
            <w:pPr>
              <w:pStyle w:val="T-soustitre"/>
              <w:jc w:val="both"/>
              <w:rPr>
                <w:rStyle w:val="Strong"/>
              </w:rPr>
            </w:pPr>
          </w:p>
          <w:p w14:paraId="0F8AA4A6" w14:textId="639CCF3C" w:rsidR="00D0028C" w:rsidRPr="003D0042" w:rsidRDefault="00BC5573" w:rsidP="000A42BD">
            <w:pPr>
              <w:pStyle w:val="T-soustitre"/>
              <w:numPr>
                <w:ilvl w:val="0"/>
                <w:numId w:val="2"/>
              </w:numPr>
              <w:jc w:val="both"/>
              <w:rPr>
                <w:rStyle w:val="Strong"/>
              </w:rPr>
            </w:pPr>
            <w:r w:rsidRPr="00BC5573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>NC Code</w:t>
            </w:r>
            <w:r w:rsidR="00D0028C" w:rsidRPr="00BC5573">
              <w:rPr>
                <w:rFonts w:ascii="Trebuchet MS" w:hAnsi="Trebuchet MS"/>
                <w:b w:val="0"/>
                <w:noProof/>
                <w:color w:val="AD457A"/>
                <w:sz w:val="22"/>
                <w:szCs w:val="22"/>
              </w:rPr>
              <w:t xml:space="preserve"> :</w:t>
            </w:r>
          </w:p>
          <w:p w14:paraId="54DB2934" w14:textId="234AE29B" w:rsidR="00D0028C" w:rsidRDefault="00EB39BC" w:rsidP="00592BEA">
            <w:pPr>
              <w:pStyle w:val="T-puce"/>
              <w:numPr>
                <w:ilvl w:val="0"/>
                <w:numId w:val="3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0028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6B47FE" w:rsidRPr="00CE471B">
              <w:rPr>
                <w:noProof/>
              </w:rPr>
              <w:drawing>
                <wp:inline distT="0" distB="0" distL="0" distR="0" wp14:anchorId="2FECECCF" wp14:editId="2F4594AC">
                  <wp:extent cx="438150" cy="429558"/>
                  <wp:effectExtent l="0" t="0" r="0" b="8890"/>
                  <wp:docPr id="92" name="Imag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138" cy="43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C892DE" w14:textId="77777777" w:rsidR="00D0028C" w:rsidRPr="005905AC" w:rsidRDefault="00D0028C" w:rsidP="00592BEA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07B74CD5" w14:textId="66ED277F" w:rsidR="00D0028C" w:rsidRPr="00C372D5" w:rsidRDefault="004E311B" w:rsidP="00592BEA">
            <w:pPr>
              <w:pStyle w:val="T-puce"/>
              <w:numPr>
                <w:ilvl w:val="0"/>
                <w:numId w:val="3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  <w:r w:rsidRPr="00F528E5"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  <w:t xml:space="preserve">Among the proposed list, click on the post-processor </w:t>
            </w:r>
            <w:r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T</w:t>
            </w:r>
            <w:r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6</w:t>
            </w:r>
            <w:r w:rsidR="00BC5573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7</w:t>
            </w:r>
            <w:r w:rsidRPr="00F528E5">
              <w:rPr>
                <w:rFonts w:ascii="Trebuchet MS" w:hAnsi="Trebuchet MS"/>
                <w:b/>
                <w:color w:val="616264"/>
                <w:sz w:val="22"/>
                <w:szCs w:val="22"/>
                <w:lang w:val="en-US"/>
              </w:rPr>
              <w:t>_Fanuc</w:t>
            </w:r>
          </w:p>
          <w:p w14:paraId="1E0B365D" w14:textId="77777777" w:rsidR="00D0028C" w:rsidRPr="00C372D5" w:rsidRDefault="00D0028C" w:rsidP="00592BEA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  <w:lang w:val="en-US"/>
              </w:rPr>
            </w:pPr>
          </w:p>
          <w:p w14:paraId="2F313CFE" w14:textId="6ACBE784" w:rsidR="00D0028C" w:rsidRPr="005905AC" w:rsidRDefault="00EB39BC" w:rsidP="00592BEA">
            <w:pPr>
              <w:pStyle w:val="T-puce"/>
              <w:numPr>
                <w:ilvl w:val="0"/>
                <w:numId w:val="3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0028C" w:rsidRPr="005905A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r w:rsidR="00D0028C" w:rsidRPr="00AC23C5">
              <w:rPr>
                <w:rFonts w:ascii="Trebuchet MS" w:hAnsi="Trebuchet MS"/>
                <w:b/>
                <w:color w:val="616264"/>
                <w:sz w:val="22"/>
                <w:szCs w:val="22"/>
              </w:rPr>
              <w:t>O</w:t>
            </w:r>
            <w:r w:rsidR="004E311B">
              <w:rPr>
                <w:rFonts w:ascii="Trebuchet MS" w:hAnsi="Trebuchet MS"/>
                <w:b/>
                <w:color w:val="616264"/>
                <w:sz w:val="22"/>
                <w:szCs w:val="22"/>
              </w:rPr>
              <w:t>pen</w:t>
            </w:r>
          </w:p>
          <w:p w14:paraId="0EFDA063" w14:textId="77777777" w:rsidR="00D0028C" w:rsidRPr="005905AC" w:rsidRDefault="00D0028C" w:rsidP="00592BEA">
            <w:pPr>
              <w:pStyle w:val="T-puce"/>
              <w:numPr>
                <w:ilvl w:val="0"/>
                <w:numId w:val="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32FEADB6" w14:textId="0BE24A3C" w:rsidR="00D0028C" w:rsidRPr="00A91EB0" w:rsidRDefault="00EB39BC" w:rsidP="00592BEA">
            <w:pPr>
              <w:pStyle w:val="T-puce"/>
              <w:numPr>
                <w:ilvl w:val="0"/>
                <w:numId w:val="30"/>
              </w:numPr>
              <w:ind w:left="639"/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  <w:proofErr w:type="spellStart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Left</w:t>
            </w:r>
            <w:proofErr w:type="spellEnd"/>
            <w:r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>-click</w:t>
            </w:r>
            <w:r w:rsidR="002A0C3E">
              <w:rPr>
                <w:rFonts w:ascii="Trebuchet MS" w:eastAsiaTheme="minorHAnsi" w:hAnsi="Trebuchet MS" w:cstheme="minorBidi"/>
                <w:color w:val="616264"/>
                <w:sz w:val="22"/>
                <w:szCs w:val="22"/>
                <w:lang w:eastAsia="en-US"/>
              </w:rPr>
              <w:t xml:space="preserve"> on</w:t>
            </w:r>
            <w:r w:rsidR="00D0028C">
              <w:rPr>
                <w:rFonts w:ascii="Trebuchet MS" w:hAnsi="Trebuchet MS"/>
                <w:color w:val="616264"/>
                <w:sz w:val="22"/>
                <w:szCs w:val="22"/>
              </w:rPr>
              <w:t xml:space="preserve"> </w:t>
            </w:r>
            <w:proofErr w:type="spellStart"/>
            <w:r w:rsidR="00D0028C" w:rsidRPr="00AC23C5">
              <w:rPr>
                <w:rFonts w:ascii="Trebuchet MS" w:hAnsi="Trebuchet MS"/>
                <w:b/>
                <w:color w:val="616264"/>
                <w:sz w:val="22"/>
                <w:szCs w:val="22"/>
              </w:rPr>
              <w:t>Confirm</w:t>
            </w:r>
            <w:proofErr w:type="spellEnd"/>
          </w:p>
          <w:p w14:paraId="6F5AFE59" w14:textId="77777777" w:rsidR="00D0028C" w:rsidRPr="005905AC" w:rsidRDefault="00D0028C" w:rsidP="00592BEA">
            <w:pPr>
              <w:pStyle w:val="T-puce"/>
              <w:numPr>
                <w:ilvl w:val="0"/>
                <w:numId w:val="0"/>
              </w:numPr>
              <w:jc w:val="both"/>
              <w:rPr>
                <w:rFonts w:ascii="Trebuchet MS" w:hAnsi="Trebuchet MS"/>
                <w:color w:val="616264"/>
                <w:sz w:val="22"/>
                <w:szCs w:val="22"/>
              </w:rPr>
            </w:pPr>
          </w:p>
          <w:p w14:paraId="10DC975E" w14:textId="10579662" w:rsidR="001E3609" w:rsidRPr="00C372D5" w:rsidRDefault="004E311B" w:rsidP="006B47FE">
            <w:pPr>
              <w:pStyle w:val="Subtitle"/>
              <w:ind w:left="72"/>
              <w:rPr>
                <w:lang w:val="en-US"/>
              </w:rPr>
            </w:pPr>
            <w:r w:rsidRPr="00C372D5">
              <w:rPr>
                <w:lang w:val="en-US"/>
              </w:rPr>
              <w:t xml:space="preserve">The </w:t>
            </w:r>
            <w:r w:rsidR="00BC5573">
              <w:rPr>
                <w:lang w:val="en-US"/>
              </w:rPr>
              <w:t>NC Code</w:t>
            </w:r>
            <w:r w:rsidRPr="00C372D5">
              <w:rPr>
                <w:lang w:val="en-US"/>
              </w:rPr>
              <w:t xml:space="preserve"> is generated</w:t>
            </w:r>
            <w:r w:rsidR="00D0028C" w:rsidRPr="00C372D5">
              <w:rPr>
                <w:lang w:val="en-US"/>
              </w:rPr>
              <w:t>.</w:t>
            </w:r>
          </w:p>
          <w:p w14:paraId="79A7AE83" w14:textId="77777777" w:rsidR="0040602B" w:rsidRPr="00C372D5" w:rsidRDefault="0040602B" w:rsidP="006B47FE">
            <w:pPr>
              <w:pStyle w:val="Subtitle"/>
              <w:ind w:left="72"/>
              <w:rPr>
                <w:rStyle w:val="Strong"/>
                <w:sz w:val="16"/>
                <w:lang w:val="en-US"/>
              </w:rPr>
            </w:pPr>
          </w:p>
        </w:tc>
      </w:tr>
    </w:tbl>
    <w:p w14:paraId="6EAD8837" w14:textId="0A801FBD" w:rsidR="00102E7E" w:rsidRPr="00C372D5" w:rsidRDefault="00102E7E" w:rsidP="00E924D6">
      <w:pPr>
        <w:pStyle w:val="T-normal"/>
        <w:rPr>
          <w:rStyle w:val="Strong"/>
          <w:sz w:val="2"/>
          <w:lang w:val="en-US"/>
        </w:rPr>
      </w:pPr>
    </w:p>
    <w:p w14:paraId="704E49F5" w14:textId="067833F8" w:rsidR="000465C7" w:rsidRPr="00C372D5" w:rsidRDefault="000465C7" w:rsidP="00E924D6">
      <w:pPr>
        <w:pStyle w:val="T-normal"/>
        <w:rPr>
          <w:rStyle w:val="Strong"/>
          <w:sz w:val="2"/>
          <w:lang w:val="en-US"/>
        </w:rPr>
      </w:pPr>
    </w:p>
    <w:p w14:paraId="4C6E5D3A" w14:textId="43FB62AD" w:rsidR="000465C7" w:rsidRPr="00C372D5" w:rsidRDefault="000465C7" w:rsidP="005B4F79">
      <w:pPr>
        <w:pStyle w:val="T-normal"/>
        <w:jc w:val="left"/>
        <w:rPr>
          <w:rStyle w:val="Strong"/>
          <w:sz w:val="2"/>
          <w:lang w:val="en-US"/>
        </w:rPr>
      </w:pPr>
    </w:p>
    <w:p w14:paraId="1E0561E3" w14:textId="4F890F8A" w:rsidR="00D63684" w:rsidRPr="00C372D5" w:rsidRDefault="00D63684" w:rsidP="005B4F79">
      <w:pPr>
        <w:pStyle w:val="T-normal"/>
        <w:jc w:val="left"/>
        <w:rPr>
          <w:rStyle w:val="Strong"/>
          <w:sz w:val="2"/>
          <w:lang w:val="en-US"/>
        </w:rPr>
      </w:pPr>
    </w:p>
    <w:p w14:paraId="58260550" w14:textId="202273B5" w:rsidR="00D63684" w:rsidRPr="00C372D5" w:rsidRDefault="00D63684" w:rsidP="005B4F79">
      <w:pPr>
        <w:pStyle w:val="T-normal"/>
        <w:jc w:val="left"/>
        <w:rPr>
          <w:rStyle w:val="Strong"/>
          <w:sz w:val="2"/>
          <w:lang w:val="en-US"/>
        </w:rPr>
      </w:pPr>
    </w:p>
    <w:sectPr w:rsidR="00D63684" w:rsidRPr="00C372D5" w:rsidSect="00E533B1">
      <w:footerReference w:type="even" r:id="rId129"/>
      <w:footerReference w:type="default" r:id="rId130"/>
      <w:footerReference w:type="first" r:id="rId131"/>
      <w:pgSz w:w="11906" w:h="16838" w:code="9"/>
      <w:pgMar w:top="851" w:right="851" w:bottom="851" w:left="851" w:header="720" w:footer="720" w:gutter="0"/>
      <w:pgNumType w:start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75AE91" w14:textId="77777777" w:rsidR="00860DD9" w:rsidRDefault="00860DD9">
      <w:r>
        <w:separator/>
      </w:r>
    </w:p>
    <w:p w14:paraId="06B6CFFD" w14:textId="77777777" w:rsidR="00860DD9" w:rsidRDefault="00860DD9"/>
  </w:endnote>
  <w:endnote w:type="continuationSeparator" w:id="0">
    <w:p w14:paraId="2D6D3489" w14:textId="77777777" w:rsidR="00860DD9" w:rsidRDefault="00860DD9">
      <w:r>
        <w:continuationSeparator/>
      </w:r>
    </w:p>
    <w:p w14:paraId="51852EFB" w14:textId="77777777" w:rsidR="00860DD9" w:rsidRDefault="00860DD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ony Sketch EF">
    <w:altName w:val="Calibri"/>
    <w:charset w:val="00"/>
    <w:family w:val="swiss"/>
    <w:pitch w:val="variable"/>
    <w:sig w:usb0="A0002AFF" w:usb1="D00078FB" w:usb2="00000008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DDC64" w14:textId="77777777" w:rsidR="005B4F79" w:rsidRDefault="005B4F7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416CCF6E" w14:textId="77777777" w:rsidR="005B4F79" w:rsidRDefault="005B4F79">
    <w:pPr>
      <w:pStyle w:val="Footer"/>
      <w:ind w:right="360"/>
    </w:pPr>
  </w:p>
  <w:p w14:paraId="065E8668" w14:textId="77777777" w:rsidR="005B4F79" w:rsidRDefault="005B4F7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31254" w14:textId="77777777" w:rsidR="005B4F79" w:rsidRPr="00DF54AF" w:rsidRDefault="005B4F79" w:rsidP="00502D73">
    <w:pPr>
      <w:pStyle w:val="Footer"/>
      <w:tabs>
        <w:tab w:val="clear" w:pos="4536"/>
        <w:tab w:val="clear" w:pos="9072"/>
        <w:tab w:val="left" w:pos="9126"/>
      </w:tabs>
      <w:ind w:left="-426"/>
      <w:rPr>
        <w:rFonts w:ascii="Sony Sketch EF" w:hAnsi="Sony Sketch EF" w:cs="Sony Sketch EF"/>
        <w:color w:val="AC457A" w:themeColor="accent2"/>
        <w:sz w:val="28"/>
        <w:szCs w:val="28"/>
      </w:rPr>
    </w:pPr>
    <w:r w:rsidRPr="00DF54AF">
      <w:rPr>
        <w:noProof/>
      </w:rPr>
      <w:drawing>
        <wp:anchor distT="0" distB="0" distL="114300" distR="114300" simplePos="0" relativeHeight="251661312" behindDoc="1" locked="0" layoutInCell="1" allowOverlap="1" wp14:anchorId="6C13E30D" wp14:editId="51FA4EBA">
          <wp:simplePos x="0" y="0"/>
          <wp:positionH relativeFrom="margin">
            <wp:posOffset>5010785</wp:posOffset>
          </wp:positionH>
          <wp:positionV relativeFrom="margin">
            <wp:posOffset>9521825</wp:posOffset>
          </wp:positionV>
          <wp:extent cx="1433195" cy="359410"/>
          <wp:effectExtent l="0" t="0" r="0" b="2540"/>
          <wp:wrapThrough wrapText="bothSides">
            <wp:wrapPolygon edited="0">
              <wp:start x="0" y="0"/>
              <wp:lineTo x="0" y="18318"/>
              <wp:lineTo x="574" y="19463"/>
              <wp:lineTo x="8039" y="20608"/>
              <wp:lineTo x="13781" y="20608"/>
              <wp:lineTo x="21246" y="19463"/>
              <wp:lineTo x="21246" y="3435"/>
              <wp:lineTo x="7465" y="0"/>
              <wp:lineTo x="0" y="0"/>
            </wp:wrapPolygon>
          </wp:wrapThrough>
          <wp:docPr id="67" name="Image 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scription : O:\My Dropbox\Private\Marketing\Logos\GO2cam International\Logo grand\RGB\go2camsociete H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33195" cy="359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F54AF">
      <w:rPr>
        <w:rFonts w:ascii="Sony Sketch EF" w:hAnsi="Sony Sketch EF" w:cs="Sony Sketch EF"/>
        <w:color w:val="AC457A" w:themeColor="accent2"/>
        <w:sz w:val="28"/>
        <w:szCs w:val="28"/>
      </w:rPr>
      <w:t>T02-</w:t>
    </w:r>
    <w:r w:rsidRPr="00DF54AF">
      <w:rPr>
        <w:rFonts w:ascii="Sony Sketch EF" w:hAnsi="Sony Sketch EF" w:cs="Sony Sketch EF"/>
        <w:color w:val="AC457A" w:themeColor="accent2"/>
        <w:sz w:val="28"/>
        <w:szCs w:val="28"/>
      </w:rPr>
      <w:fldChar w:fldCharType="begin"/>
    </w:r>
    <w:r w:rsidRPr="00DF54AF">
      <w:rPr>
        <w:rFonts w:ascii="Sony Sketch EF" w:hAnsi="Sony Sketch EF" w:cs="Sony Sketch EF"/>
        <w:color w:val="AC457A" w:themeColor="accent2"/>
        <w:sz w:val="28"/>
        <w:szCs w:val="28"/>
      </w:rPr>
      <w:instrText>PAGE   \* MERGEFORMAT</w:instrText>
    </w:r>
    <w:r w:rsidRPr="00DF54AF">
      <w:rPr>
        <w:rFonts w:ascii="Sony Sketch EF" w:hAnsi="Sony Sketch EF" w:cs="Sony Sketch EF"/>
        <w:color w:val="AC457A" w:themeColor="accent2"/>
        <w:sz w:val="28"/>
        <w:szCs w:val="28"/>
      </w:rPr>
      <w:fldChar w:fldCharType="separate"/>
    </w:r>
    <w:r>
      <w:rPr>
        <w:rFonts w:ascii="Sony Sketch EF" w:hAnsi="Sony Sketch EF" w:cs="Sony Sketch EF"/>
        <w:noProof/>
        <w:color w:val="AC457A" w:themeColor="accent2"/>
        <w:sz w:val="28"/>
        <w:szCs w:val="28"/>
      </w:rPr>
      <w:t>5</w:t>
    </w:r>
    <w:r w:rsidRPr="00DF54AF">
      <w:rPr>
        <w:rFonts w:ascii="Sony Sketch EF" w:hAnsi="Sony Sketch EF" w:cs="Sony Sketch EF"/>
        <w:color w:val="AC457A" w:themeColor="accent2"/>
        <w:sz w:val="28"/>
        <w:szCs w:val="2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46D20" w14:textId="77777777" w:rsidR="005B4F79" w:rsidRPr="003E1E80" w:rsidRDefault="005B4F79" w:rsidP="0074104C">
    <w:pPr>
      <w:pStyle w:val="Footer"/>
      <w:jc w:val="center"/>
      <w:rPr>
        <w:rStyle w:val="Strong"/>
      </w:rPr>
    </w:pPr>
    <w:r>
      <w:rPr>
        <w:rFonts w:ascii="Trebuchet MS" w:hAnsi="Trebuchet MS"/>
        <w:noProof/>
        <w:color w:val="616264"/>
        <w:sz w:val="22"/>
      </w:rPr>
      <w:drawing>
        <wp:inline distT="0" distB="0" distL="0" distR="0" wp14:anchorId="0AAB09B8" wp14:editId="5EA08AA5">
          <wp:extent cx="2318241" cy="581106"/>
          <wp:effectExtent l="0" t="0" r="6350" b="0"/>
          <wp:docPr id="45" name="Image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EFA1AA" w14:textId="77777777" w:rsidR="00860DD9" w:rsidRDefault="00860DD9">
      <w:r>
        <w:separator/>
      </w:r>
    </w:p>
    <w:p w14:paraId="5819F3D0" w14:textId="77777777" w:rsidR="00860DD9" w:rsidRDefault="00860DD9"/>
  </w:footnote>
  <w:footnote w:type="continuationSeparator" w:id="0">
    <w:p w14:paraId="2587B29E" w14:textId="77777777" w:rsidR="00860DD9" w:rsidRDefault="00860DD9">
      <w:r>
        <w:continuationSeparator/>
      </w:r>
    </w:p>
    <w:p w14:paraId="61DC15F6" w14:textId="77777777" w:rsidR="00860DD9" w:rsidRDefault="00860DD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36" type="#_x0000_t75" style="width:22pt;height:21pt;visibility:visible;mso-wrap-style:square" o:bullet="t">
        <v:imagedata r:id="rId1" o:title=""/>
      </v:shape>
    </w:pict>
  </w:numPicBullet>
  <w:numPicBullet w:numPicBulletId="1">
    <w:pict>
      <v:shape id="_x0000_i1537" type="#_x0000_t75" style="width:22pt;height:21pt;visibility:visible;mso-wrap-style:square" o:bullet="t">
        <v:imagedata r:id="rId2" o:title=""/>
      </v:shape>
    </w:pict>
  </w:numPicBullet>
  <w:numPicBullet w:numPicBulletId="2">
    <w:pict>
      <v:shape id="_x0000_i1538" type="#_x0000_t75" style="width:22.25pt;height:21.25pt;visibility:visible;mso-wrap-style:square" o:bullet="t">
        <v:imagedata r:id="rId3" o:title=""/>
      </v:shape>
    </w:pict>
  </w:numPicBullet>
  <w:abstractNum w:abstractNumId="0" w15:restartNumberingAfterBreak="0">
    <w:nsid w:val="00A90AFE"/>
    <w:multiLevelType w:val="hybridMultilevel"/>
    <w:tmpl w:val="54FEEC2C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C77F82"/>
    <w:multiLevelType w:val="hybridMultilevel"/>
    <w:tmpl w:val="D87CA8D6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8138EF"/>
    <w:multiLevelType w:val="hybridMultilevel"/>
    <w:tmpl w:val="E15A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B5C1C"/>
    <w:multiLevelType w:val="hybridMultilevel"/>
    <w:tmpl w:val="E9E467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603A78"/>
    <w:multiLevelType w:val="hybridMultilevel"/>
    <w:tmpl w:val="926CC4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406955"/>
    <w:multiLevelType w:val="hybridMultilevel"/>
    <w:tmpl w:val="5C2A15A8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DA7196"/>
    <w:multiLevelType w:val="hybridMultilevel"/>
    <w:tmpl w:val="C73A6F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89433C"/>
    <w:multiLevelType w:val="hybridMultilevel"/>
    <w:tmpl w:val="77ECF5F6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C54D49"/>
    <w:multiLevelType w:val="hybridMultilevel"/>
    <w:tmpl w:val="1CF668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785D69"/>
    <w:multiLevelType w:val="hybridMultilevel"/>
    <w:tmpl w:val="A70889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1F1347"/>
    <w:multiLevelType w:val="singleLevel"/>
    <w:tmpl w:val="A83A5980"/>
    <w:lvl w:ilvl="0">
      <w:start w:val="1"/>
      <w:numFmt w:val="decimal"/>
      <w:pStyle w:val="Heading3"/>
      <w:lvlText w:val="%1."/>
      <w:lvlJc w:val="left"/>
      <w:pPr>
        <w:tabs>
          <w:tab w:val="num" w:pos="360"/>
        </w:tabs>
        <w:ind w:left="360" w:hanging="360"/>
      </w:pPr>
      <w:rPr>
        <w:b/>
      </w:rPr>
    </w:lvl>
  </w:abstractNum>
  <w:abstractNum w:abstractNumId="11" w15:restartNumberingAfterBreak="0">
    <w:nsid w:val="1FC039C5"/>
    <w:multiLevelType w:val="hybridMultilevel"/>
    <w:tmpl w:val="025E4B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4F7288"/>
    <w:multiLevelType w:val="hybridMultilevel"/>
    <w:tmpl w:val="4CC6BE98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1640C7"/>
    <w:multiLevelType w:val="hybridMultilevel"/>
    <w:tmpl w:val="B75262B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6A718D7"/>
    <w:multiLevelType w:val="hybridMultilevel"/>
    <w:tmpl w:val="4C5CB5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186B3F"/>
    <w:multiLevelType w:val="hybridMultilevel"/>
    <w:tmpl w:val="B96290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3F6ED0"/>
    <w:multiLevelType w:val="hybridMultilevel"/>
    <w:tmpl w:val="C234EDA4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4B7988"/>
    <w:multiLevelType w:val="hybridMultilevel"/>
    <w:tmpl w:val="5E7E78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514D5B"/>
    <w:multiLevelType w:val="hybridMultilevel"/>
    <w:tmpl w:val="DB70F0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0A6308"/>
    <w:multiLevelType w:val="hybridMultilevel"/>
    <w:tmpl w:val="DB70DC2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339B74D5"/>
    <w:multiLevelType w:val="hybridMultilevel"/>
    <w:tmpl w:val="AEF0AE24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6067EB"/>
    <w:multiLevelType w:val="hybridMultilevel"/>
    <w:tmpl w:val="02724FB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22" w15:restartNumberingAfterBreak="0">
    <w:nsid w:val="35AE0631"/>
    <w:multiLevelType w:val="hybridMultilevel"/>
    <w:tmpl w:val="687E2E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ED06FB"/>
    <w:multiLevelType w:val="hybridMultilevel"/>
    <w:tmpl w:val="7E0CF8EE"/>
    <w:lvl w:ilvl="0" w:tplc="467EABE2">
      <w:start w:val="3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F846E4"/>
    <w:multiLevelType w:val="hybridMultilevel"/>
    <w:tmpl w:val="5CD81E2A"/>
    <w:lvl w:ilvl="0" w:tplc="14B84AF0">
      <w:start w:val="1"/>
      <w:numFmt w:val="bullet"/>
      <w:lvlText w:val=""/>
      <w:lvlJc w:val="left"/>
      <w:pPr>
        <w:ind w:left="3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</w:abstractNum>
  <w:abstractNum w:abstractNumId="25" w15:restartNumberingAfterBreak="0">
    <w:nsid w:val="42CE0AA9"/>
    <w:multiLevelType w:val="hybridMultilevel"/>
    <w:tmpl w:val="374A7C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3D46E25"/>
    <w:multiLevelType w:val="hybridMultilevel"/>
    <w:tmpl w:val="9F445BE6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52B3458"/>
    <w:multiLevelType w:val="singleLevel"/>
    <w:tmpl w:val="7FBE361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8" w15:restartNumberingAfterBreak="0">
    <w:nsid w:val="49306B4B"/>
    <w:multiLevelType w:val="hybridMultilevel"/>
    <w:tmpl w:val="E01E9BF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B293491"/>
    <w:multiLevelType w:val="hybridMultilevel"/>
    <w:tmpl w:val="A8A696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2B19B5"/>
    <w:multiLevelType w:val="hybridMultilevel"/>
    <w:tmpl w:val="3C56FB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193EA8"/>
    <w:multiLevelType w:val="hybridMultilevel"/>
    <w:tmpl w:val="00BEF8BA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3A7BE8"/>
    <w:multiLevelType w:val="hybridMultilevel"/>
    <w:tmpl w:val="67082D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59124E"/>
    <w:multiLevelType w:val="singleLevel"/>
    <w:tmpl w:val="8454285E"/>
    <w:lvl w:ilvl="0">
      <w:start w:val="6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</w:abstractNum>
  <w:abstractNum w:abstractNumId="34" w15:restartNumberingAfterBreak="0">
    <w:nsid w:val="657B64DB"/>
    <w:multiLevelType w:val="hybridMultilevel"/>
    <w:tmpl w:val="DBF01F38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872B01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6" w15:restartNumberingAfterBreak="0">
    <w:nsid w:val="66B45DBB"/>
    <w:multiLevelType w:val="hybridMultilevel"/>
    <w:tmpl w:val="0F8A720E"/>
    <w:lvl w:ilvl="0" w:tplc="040C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37" w15:restartNumberingAfterBreak="0">
    <w:nsid w:val="677C4E7C"/>
    <w:multiLevelType w:val="hybridMultilevel"/>
    <w:tmpl w:val="5036B3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1241E8"/>
    <w:multiLevelType w:val="hybridMultilevel"/>
    <w:tmpl w:val="348E7D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AC5B9B"/>
    <w:multiLevelType w:val="hybridMultilevel"/>
    <w:tmpl w:val="049C0C34"/>
    <w:lvl w:ilvl="0" w:tplc="040C0013">
      <w:start w:val="1"/>
      <w:numFmt w:val="upperRoman"/>
      <w:pStyle w:val="Heading4"/>
      <w:lvlText w:val="%1."/>
      <w:lvlJc w:val="righ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66369"/>
    <w:multiLevelType w:val="hybridMultilevel"/>
    <w:tmpl w:val="5B44DC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4CD23E0"/>
    <w:multiLevelType w:val="hybridMultilevel"/>
    <w:tmpl w:val="9FF2AB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B83FDB"/>
    <w:multiLevelType w:val="hybridMultilevel"/>
    <w:tmpl w:val="7B32B1B0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6E87256"/>
    <w:multiLevelType w:val="hybridMultilevel"/>
    <w:tmpl w:val="EF3C7200"/>
    <w:lvl w:ilvl="0" w:tplc="14B84A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1F759E"/>
    <w:multiLevelType w:val="hybridMultilevel"/>
    <w:tmpl w:val="075480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9BD0837"/>
    <w:multiLevelType w:val="hybridMultilevel"/>
    <w:tmpl w:val="232252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0F2683"/>
    <w:multiLevelType w:val="hybridMultilevel"/>
    <w:tmpl w:val="B0EA9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0714695">
    <w:abstractNumId w:val="35"/>
  </w:num>
  <w:num w:numId="2" w16cid:durableId="1188258033">
    <w:abstractNumId w:val="10"/>
  </w:num>
  <w:num w:numId="3" w16cid:durableId="373967365">
    <w:abstractNumId w:val="19"/>
  </w:num>
  <w:num w:numId="4" w16cid:durableId="1953391507">
    <w:abstractNumId w:val="39"/>
  </w:num>
  <w:num w:numId="5" w16cid:durableId="2089576319">
    <w:abstractNumId w:val="42"/>
  </w:num>
  <w:num w:numId="6" w16cid:durableId="905532088">
    <w:abstractNumId w:val="28"/>
  </w:num>
  <w:num w:numId="7" w16cid:durableId="1193345308">
    <w:abstractNumId w:val="13"/>
  </w:num>
  <w:num w:numId="8" w16cid:durableId="1210727303">
    <w:abstractNumId w:val="36"/>
  </w:num>
  <w:num w:numId="9" w16cid:durableId="917594843">
    <w:abstractNumId w:val="11"/>
  </w:num>
  <w:num w:numId="10" w16cid:durableId="1521774991">
    <w:abstractNumId w:val="21"/>
  </w:num>
  <w:num w:numId="11" w16cid:durableId="1513642939">
    <w:abstractNumId w:val="5"/>
  </w:num>
  <w:num w:numId="12" w16cid:durableId="1777942005">
    <w:abstractNumId w:val="1"/>
  </w:num>
  <w:num w:numId="13" w16cid:durableId="1307932201">
    <w:abstractNumId w:val="29"/>
  </w:num>
  <w:num w:numId="14" w16cid:durableId="1451167382">
    <w:abstractNumId w:val="45"/>
  </w:num>
  <w:num w:numId="15" w16cid:durableId="1356923533">
    <w:abstractNumId w:val="0"/>
  </w:num>
  <w:num w:numId="16" w16cid:durableId="1757483699">
    <w:abstractNumId w:val="26"/>
  </w:num>
  <w:num w:numId="17" w16cid:durableId="1567490800">
    <w:abstractNumId w:val="37"/>
  </w:num>
  <w:num w:numId="18" w16cid:durableId="382103915">
    <w:abstractNumId w:val="40"/>
  </w:num>
  <w:num w:numId="19" w16cid:durableId="2128617830">
    <w:abstractNumId w:val="6"/>
  </w:num>
  <w:num w:numId="20" w16cid:durableId="868909008">
    <w:abstractNumId w:val="22"/>
  </w:num>
  <w:num w:numId="21" w16cid:durableId="1016274951">
    <w:abstractNumId w:val="15"/>
  </w:num>
  <w:num w:numId="22" w16cid:durableId="1082721709">
    <w:abstractNumId w:val="18"/>
  </w:num>
  <w:num w:numId="23" w16cid:durableId="862981656">
    <w:abstractNumId w:val="32"/>
  </w:num>
  <w:num w:numId="24" w16cid:durableId="87117301">
    <w:abstractNumId w:val="14"/>
  </w:num>
  <w:num w:numId="25" w16cid:durableId="704327464">
    <w:abstractNumId w:val="41"/>
  </w:num>
  <w:num w:numId="26" w16cid:durableId="1632251174">
    <w:abstractNumId w:val="38"/>
  </w:num>
  <w:num w:numId="27" w16cid:durableId="505904248">
    <w:abstractNumId w:val="9"/>
  </w:num>
  <w:num w:numId="28" w16cid:durableId="1131629650">
    <w:abstractNumId w:val="30"/>
  </w:num>
  <w:num w:numId="29" w16cid:durableId="299850245">
    <w:abstractNumId w:val="3"/>
  </w:num>
  <w:num w:numId="30" w16cid:durableId="1187451797">
    <w:abstractNumId w:val="2"/>
  </w:num>
  <w:num w:numId="31" w16cid:durableId="1431852088">
    <w:abstractNumId w:val="17"/>
  </w:num>
  <w:num w:numId="32" w16cid:durableId="532616748">
    <w:abstractNumId w:val="44"/>
  </w:num>
  <w:num w:numId="33" w16cid:durableId="1692605375">
    <w:abstractNumId w:val="43"/>
  </w:num>
  <w:num w:numId="34" w16cid:durableId="462626319">
    <w:abstractNumId w:val="24"/>
  </w:num>
  <w:num w:numId="35" w16cid:durableId="69933066">
    <w:abstractNumId w:val="16"/>
  </w:num>
  <w:num w:numId="36" w16cid:durableId="135953516">
    <w:abstractNumId w:val="20"/>
  </w:num>
  <w:num w:numId="37" w16cid:durableId="288897968">
    <w:abstractNumId w:val="12"/>
  </w:num>
  <w:num w:numId="38" w16cid:durableId="175121693">
    <w:abstractNumId w:val="31"/>
  </w:num>
  <w:num w:numId="39" w16cid:durableId="67772547">
    <w:abstractNumId w:val="7"/>
  </w:num>
  <w:num w:numId="40" w16cid:durableId="70003598">
    <w:abstractNumId w:val="34"/>
  </w:num>
  <w:num w:numId="41" w16cid:durableId="686567625">
    <w:abstractNumId w:val="46"/>
  </w:num>
  <w:num w:numId="42" w16cid:durableId="1200699688">
    <w:abstractNumId w:val="8"/>
  </w:num>
  <w:num w:numId="43" w16cid:durableId="656885572">
    <w:abstractNumId w:val="10"/>
    <w:lvlOverride w:ilvl="0">
      <w:startOverride w:val="1"/>
    </w:lvlOverride>
  </w:num>
  <w:num w:numId="44" w16cid:durableId="2029328621">
    <w:abstractNumId w:val="4"/>
  </w:num>
  <w:num w:numId="45" w16cid:durableId="700975542">
    <w:abstractNumId w:val="25"/>
  </w:num>
  <w:num w:numId="46" w16cid:durableId="476073186">
    <w:abstractNumId w:val="10"/>
    <w:lvlOverride w:ilvl="0">
      <w:startOverride w:val="1"/>
    </w:lvlOverride>
  </w:num>
  <w:num w:numId="47" w16cid:durableId="495653085">
    <w:abstractNumId w:val="27"/>
  </w:num>
  <w:num w:numId="48" w16cid:durableId="1363289783">
    <w:abstractNumId w:val="33"/>
  </w:num>
  <w:num w:numId="49" w16cid:durableId="520630035">
    <w:abstractNumId w:val="23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attachedTemplate r:id="rId1"/>
  <w:linkStyles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color="red">
      <v:fill color="white" on="f"/>
      <v:stroke color="red" weight="1pt"/>
      <v:textbox inset="0,0,0,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D13DF"/>
    <w:rsid w:val="0000236B"/>
    <w:rsid w:val="00007B8E"/>
    <w:rsid w:val="00017D38"/>
    <w:rsid w:val="00022991"/>
    <w:rsid w:val="0002525F"/>
    <w:rsid w:val="0003200B"/>
    <w:rsid w:val="00035098"/>
    <w:rsid w:val="00041880"/>
    <w:rsid w:val="00045E65"/>
    <w:rsid w:val="000465C7"/>
    <w:rsid w:val="000572E1"/>
    <w:rsid w:val="000672E3"/>
    <w:rsid w:val="00070213"/>
    <w:rsid w:val="000746FF"/>
    <w:rsid w:val="0007680A"/>
    <w:rsid w:val="00090062"/>
    <w:rsid w:val="00090B3D"/>
    <w:rsid w:val="00095EC9"/>
    <w:rsid w:val="000A520C"/>
    <w:rsid w:val="000B5A72"/>
    <w:rsid w:val="000C7437"/>
    <w:rsid w:val="000C7B62"/>
    <w:rsid w:val="000D121A"/>
    <w:rsid w:val="000D7CF6"/>
    <w:rsid w:val="000E3838"/>
    <w:rsid w:val="000E5241"/>
    <w:rsid w:val="000F163A"/>
    <w:rsid w:val="000F477B"/>
    <w:rsid w:val="000F5A7E"/>
    <w:rsid w:val="000F6717"/>
    <w:rsid w:val="00102E7E"/>
    <w:rsid w:val="001046B2"/>
    <w:rsid w:val="00113051"/>
    <w:rsid w:val="00117ED3"/>
    <w:rsid w:val="001203AE"/>
    <w:rsid w:val="00121C8A"/>
    <w:rsid w:val="00123B24"/>
    <w:rsid w:val="001311D4"/>
    <w:rsid w:val="00131C8B"/>
    <w:rsid w:val="00132F3D"/>
    <w:rsid w:val="001367DA"/>
    <w:rsid w:val="001378C7"/>
    <w:rsid w:val="00142720"/>
    <w:rsid w:val="001438E8"/>
    <w:rsid w:val="0015101B"/>
    <w:rsid w:val="00154C99"/>
    <w:rsid w:val="0016540D"/>
    <w:rsid w:val="00165E19"/>
    <w:rsid w:val="00173C58"/>
    <w:rsid w:val="00182D5B"/>
    <w:rsid w:val="00193256"/>
    <w:rsid w:val="00193AD6"/>
    <w:rsid w:val="00196554"/>
    <w:rsid w:val="00197BBB"/>
    <w:rsid w:val="001A1190"/>
    <w:rsid w:val="001A2989"/>
    <w:rsid w:val="001A2A34"/>
    <w:rsid w:val="001A5703"/>
    <w:rsid w:val="001A5A67"/>
    <w:rsid w:val="001A6AE1"/>
    <w:rsid w:val="001A7DA5"/>
    <w:rsid w:val="001C19E0"/>
    <w:rsid w:val="001C6C0C"/>
    <w:rsid w:val="001C7E79"/>
    <w:rsid w:val="001D1050"/>
    <w:rsid w:val="001D5850"/>
    <w:rsid w:val="001E3609"/>
    <w:rsid w:val="001E699F"/>
    <w:rsid w:val="001F002A"/>
    <w:rsid w:val="001F466C"/>
    <w:rsid w:val="001F53DA"/>
    <w:rsid w:val="002003CF"/>
    <w:rsid w:val="00201204"/>
    <w:rsid w:val="002023E0"/>
    <w:rsid w:val="00213EB3"/>
    <w:rsid w:val="00225B47"/>
    <w:rsid w:val="00226B2A"/>
    <w:rsid w:val="00252D26"/>
    <w:rsid w:val="00262065"/>
    <w:rsid w:val="00265DD3"/>
    <w:rsid w:val="00277AE0"/>
    <w:rsid w:val="00283D38"/>
    <w:rsid w:val="00291D56"/>
    <w:rsid w:val="00291D8C"/>
    <w:rsid w:val="00297731"/>
    <w:rsid w:val="002A0C3E"/>
    <w:rsid w:val="002A2F31"/>
    <w:rsid w:val="002A55B4"/>
    <w:rsid w:val="002B6CC7"/>
    <w:rsid w:val="002E62AC"/>
    <w:rsid w:val="002F11A3"/>
    <w:rsid w:val="002F2B08"/>
    <w:rsid w:val="002F34F0"/>
    <w:rsid w:val="002F4019"/>
    <w:rsid w:val="00301AFC"/>
    <w:rsid w:val="003023E7"/>
    <w:rsid w:val="00307774"/>
    <w:rsid w:val="00307DB5"/>
    <w:rsid w:val="00320C90"/>
    <w:rsid w:val="00321A6A"/>
    <w:rsid w:val="003248A0"/>
    <w:rsid w:val="0033060E"/>
    <w:rsid w:val="00332B8A"/>
    <w:rsid w:val="00335AAB"/>
    <w:rsid w:val="00342D59"/>
    <w:rsid w:val="00350553"/>
    <w:rsid w:val="00353BEA"/>
    <w:rsid w:val="00356EFC"/>
    <w:rsid w:val="003612A8"/>
    <w:rsid w:val="00361F37"/>
    <w:rsid w:val="00364D63"/>
    <w:rsid w:val="0036716E"/>
    <w:rsid w:val="003707ED"/>
    <w:rsid w:val="003759BE"/>
    <w:rsid w:val="00377973"/>
    <w:rsid w:val="00385421"/>
    <w:rsid w:val="00386842"/>
    <w:rsid w:val="00391E97"/>
    <w:rsid w:val="00397492"/>
    <w:rsid w:val="00397BAE"/>
    <w:rsid w:val="003A2FF8"/>
    <w:rsid w:val="003A450E"/>
    <w:rsid w:val="003A63C9"/>
    <w:rsid w:val="003A66DB"/>
    <w:rsid w:val="003A6B90"/>
    <w:rsid w:val="003B2A1A"/>
    <w:rsid w:val="003B405B"/>
    <w:rsid w:val="003B6292"/>
    <w:rsid w:val="003B79B6"/>
    <w:rsid w:val="003C268D"/>
    <w:rsid w:val="003D0F35"/>
    <w:rsid w:val="003D5933"/>
    <w:rsid w:val="003E1E80"/>
    <w:rsid w:val="003E5D4E"/>
    <w:rsid w:val="003F2D50"/>
    <w:rsid w:val="003F58F0"/>
    <w:rsid w:val="003F6C66"/>
    <w:rsid w:val="0040602B"/>
    <w:rsid w:val="004119B9"/>
    <w:rsid w:val="00415F8B"/>
    <w:rsid w:val="00422C1F"/>
    <w:rsid w:val="004243A2"/>
    <w:rsid w:val="0045286E"/>
    <w:rsid w:val="0045557B"/>
    <w:rsid w:val="00456C73"/>
    <w:rsid w:val="00457194"/>
    <w:rsid w:val="00471C92"/>
    <w:rsid w:val="00485FDA"/>
    <w:rsid w:val="004860C2"/>
    <w:rsid w:val="0049084D"/>
    <w:rsid w:val="0049489B"/>
    <w:rsid w:val="004B12C6"/>
    <w:rsid w:val="004C1364"/>
    <w:rsid w:val="004C1A3D"/>
    <w:rsid w:val="004C3179"/>
    <w:rsid w:val="004C54AD"/>
    <w:rsid w:val="004C5ACA"/>
    <w:rsid w:val="004C71AC"/>
    <w:rsid w:val="004D7624"/>
    <w:rsid w:val="004E0A37"/>
    <w:rsid w:val="004E1DDE"/>
    <w:rsid w:val="004E2870"/>
    <w:rsid w:val="004E311B"/>
    <w:rsid w:val="004E480C"/>
    <w:rsid w:val="004E76AF"/>
    <w:rsid w:val="00502D73"/>
    <w:rsid w:val="00506F45"/>
    <w:rsid w:val="00510A84"/>
    <w:rsid w:val="005170F5"/>
    <w:rsid w:val="0053465C"/>
    <w:rsid w:val="005371A5"/>
    <w:rsid w:val="00547CE0"/>
    <w:rsid w:val="00563FA3"/>
    <w:rsid w:val="00565B84"/>
    <w:rsid w:val="00573D57"/>
    <w:rsid w:val="00583FEA"/>
    <w:rsid w:val="00587B7E"/>
    <w:rsid w:val="00592BEA"/>
    <w:rsid w:val="005A64F7"/>
    <w:rsid w:val="005B05ED"/>
    <w:rsid w:val="005B4F79"/>
    <w:rsid w:val="005B546B"/>
    <w:rsid w:val="005C0956"/>
    <w:rsid w:val="005C6167"/>
    <w:rsid w:val="005C6510"/>
    <w:rsid w:val="005C7E1B"/>
    <w:rsid w:val="005D0D0F"/>
    <w:rsid w:val="005D6B0F"/>
    <w:rsid w:val="005E3BAB"/>
    <w:rsid w:val="005E3F3B"/>
    <w:rsid w:val="005F5CC5"/>
    <w:rsid w:val="005F754D"/>
    <w:rsid w:val="00600C6E"/>
    <w:rsid w:val="0060748C"/>
    <w:rsid w:val="0061014A"/>
    <w:rsid w:val="0061111F"/>
    <w:rsid w:val="0061534C"/>
    <w:rsid w:val="00615DD3"/>
    <w:rsid w:val="00621DB2"/>
    <w:rsid w:val="0062563F"/>
    <w:rsid w:val="00626AF4"/>
    <w:rsid w:val="00632BDC"/>
    <w:rsid w:val="0064146B"/>
    <w:rsid w:val="00644997"/>
    <w:rsid w:val="006603DA"/>
    <w:rsid w:val="0067207C"/>
    <w:rsid w:val="00674B0F"/>
    <w:rsid w:val="00675C3E"/>
    <w:rsid w:val="00680739"/>
    <w:rsid w:val="006818ED"/>
    <w:rsid w:val="006847DC"/>
    <w:rsid w:val="006860CD"/>
    <w:rsid w:val="00686AC6"/>
    <w:rsid w:val="006949D6"/>
    <w:rsid w:val="006965F7"/>
    <w:rsid w:val="006A1C5D"/>
    <w:rsid w:val="006A1C99"/>
    <w:rsid w:val="006B30A5"/>
    <w:rsid w:val="006B47FE"/>
    <w:rsid w:val="006C1B2D"/>
    <w:rsid w:val="006C3698"/>
    <w:rsid w:val="006C5492"/>
    <w:rsid w:val="006C6A7C"/>
    <w:rsid w:val="006C72F0"/>
    <w:rsid w:val="006D1FAD"/>
    <w:rsid w:val="006F1A48"/>
    <w:rsid w:val="006F31E3"/>
    <w:rsid w:val="00702540"/>
    <w:rsid w:val="007050BD"/>
    <w:rsid w:val="00706433"/>
    <w:rsid w:val="00714AEE"/>
    <w:rsid w:val="0071547C"/>
    <w:rsid w:val="00721B75"/>
    <w:rsid w:val="00730B70"/>
    <w:rsid w:val="0073428D"/>
    <w:rsid w:val="0074104C"/>
    <w:rsid w:val="007411CA"/>
    <w:rsid w:val="0074464D"/>
    <w:rsid w:val="0074700B"/>
    <w:rsid w:val="00757A2B"/>
    <w:rsid w:val="00761882"/>
    <w:rsid w:val="007622CC"/>
    <w:rsid w:val="00765117"/>
    <w:rsid w:val="00776256"/>
    <w:rsid w:val="007933CD"/>
    <w:rsid w:val="007B3141"/>
    <w:rsid w:val="007B39E8"/>
    <w:rsid w:val="007B404D"/>
    <w:rsid w:val="007B692A"/>
    <w:rsid w:val="007B7EE1"/>
    <w:rsid w:val="007C640A"/>
    <w:rsid w:val="007D5465"/>
    <w:rsid w:val="007E087A"/>
    <w:rsid w:val="007E135C"/>
    <w:rsid w:val="007F5F46"/>
    <w:rsid w:val="007F5FE9"/>
    <w:rsid w:val="007F6635"/>
    <w:rsid w:val="00801F09"/>
    <w:rsid w:val="0080415A"/>
    <w:rsid w:val="00804BA3"/>
    <w:rsid w:val="00804FEA"/>
    <w:rsid w:val="00817FC5"/>
    <w:rsid w:val="008213A0"/>
    <w:rsid w:val="008247D8"/>
    <w:rsid w:val="00830243"/>
    <w:rsid w:val="008352F5"/>
    <w:rsid w:val="00841853"/>
    <w:rsid w:val="00847460"/>
    <w:rsid w:val="00852158"/>
    <w:rsid w:val="00853F78"/>
    <w:rsid w:val="008559B2"/>
    <w:rsid w:val="0085674B"/>
    <w:rsid w:val="00860DD9"/>
    <w:rsid w:val="00863B84"/>
    <w:rsid w:val="008770A5"/>
    <w:rsid w:val="00882D65"/>
    <w:rsid w:val="00884F1A"/>
    <w:rsid w:val="008935CE"/>
    <w:rsid w:val="008955C1"/>
    <w:rsid w:val="008A1B76"/>
    <w:rsid w:val="008B3164"/>
    <w:rsid w:val="008C6B6A"/>
    <w:rsid w:val="008C7323"/>
    <w:rsid w:val="008D2CE2"/>
    <w:rsid w:val="008E2309"/>
    <w:rsid w:val="008E27E1"/>
    <w:rsid w:val="008E44AA"/>
    <w:rsid w:val="008E7EFB"/>
    <w:rsid w:val="008F1AE1"/>
    <w:rsid w:val="00901305"/>
    <w:rsid w:val="00907CD5"/>
    <w:rsid w:val="00911083"/>
    <w:rsid w:val="0091597D"/>
    <w:rsid w:val="009227D0"/>
    <w:rsid w:val="009239FD"/>
    <w:rsid w:val="009266E5"/>
    <w:rsid w:val="009319C3"/>
    <w:rsid w:val="00931F11"/>
    <w:rsid w:val="009344D0"/>
    <w:rsid w:val="00937070"/>
    <w:rsid w:val="0094619B"/>
    <w:rsid w:val="009476E6"/>
    <w:rsid w:val="00951C2E"/>
    <w:rsid w:val="00960E75"/>
    <w:rsid w:val="00961A0F"/>
    <w:rsid w:val="00965FF7"/>
    <w:rsid w:val="00967055"/>
    <w:rsid w:val="00971153"/>
    <w:rsid w:val="00972ED7"/>
    <w:rsid w:val="0097416F"/>
    <w:rsid w:val="00976D71"/>
    <w:rsid w:val="00982D54"/>
    <w:rsid w:val="00983864"/>
    <w:rsid w:val="00983F59"/>
    <w:rsid w:val="00990A61"/>
    <w:rsid w:val="00992EFE"/>
    <w:rsid w:val="00994443"/>
    <w:rsid w:val="009A399E"/>
    <w:rsid w:val="009B45B7"/>
    <w:rsid w:val="009E26E1"/>
    <w:rsid w:val="009F5521"/>
    <w:rsid w:val="00A000F3"/>
    <w:rsid w:val="00A00686"/>
    <w:rsid w:val="00A02F05"/>
    <w:rsid w:val="00A039EB"/>
    <w:rsid w:val="00A03E27"/>
    <w:rsid w:val="00A050FD"/>
    <w:rsid w:val="00A23A79"/>
    <w:rsid w:val="00A23C3B"/>
    <w:rsid w:val="00A25A5F"/>
    <w:rsid w:val="00A33310"/>
    <w:rsid w:val="00A35E20"/>
    <w:rsid w:val="00A41818"/>
    <w:rsid w:val="00A45444"/>
    <w:rsid w:val="00A46FD3"/>
    <w:rsid w:val="00A7189E"/>
    <w:rsid w:val="00A765C3"/>
    <w:rsid w:val="00A8226C"/>
    <w:rsid w:val="00A85E67"/>
    <w:rsid w:val="00A90045"/>
    <w:rsid w:val="00A90844"/>
    <w:rsid w:val="00A93FA3"/>
    <w:rsid w:val="00A94EE3"/>
    <w:rsid w:val="00AA3159"/>
    <w:rsid w:val="00AA3429"/>
    <w:rsid w:val="00AA4D26"/>
    <w:rsid w:val="00AA69FF"/>
    <w:rsid w:val="00AA7F1D"/>
    <w:rsid w:val="00AB3A0B"/>
    <w:rsid w:val="00AB5A94"/>
    <w:rsid w:val="00AC2452"/>
    <w:rsid w:val="00AC3BDE"/>
    <w:rsid w:val="00AC6265"/>
    <w:rsid w:val="00AC7CD6"/>
    <w:rsid w:val="00AC7D3A"/>
    <w:rsid w:val="00AD6146"/>
    <w:rsid w:val="00AE202E"/>
    <w:rsid w:val="00AE4AE2"/>
    <w:rsid w:val="00AF4C4E"/>
    <w:rsid w:val="00B01DF9"/>
    <w:rsid w:val="00B01F7D"/>
    <w:rsid w:val="00B0453F"/>
    <w:rsid w:val="00B12497"/>
    <w:rsid w:val="00B13169"/>
    <w:rsid w:val="00B16503"/>
    <w:rsid w:val="00B17178"/>
    <w:rsid w:val="00B2542F"/>
    <w:rsid w:val="00B440BF"/>
    <w:rsid w:val="00B50187"/>
    <w:rsid w:val="00B5031C"/>
    <w:rsid w:val="00B53444"/>
    <w:rsid w:val="00B57DEF"/>
    <w:rsid w:val="00B632CA"/>
    <w:rsid w:val="00B65385"/>
    <w:rsid w:val="00B65EBB"/>
    <w:rsid w:val="00B704B0"/>
    <w:rsid w:val="00B77E5A"/>
    <w:rsid w:val="00B81694"/>
    <w:rsid w:val="00B83011"/>
    <w:rsid w:val="00B836F3"/>
    <w:rsid w:val="00B8744C"/>
    <w:rsid w:val="00B8784E"/>
    <w:rsid w:val="00B97FAA"/>
    <w:rsid w:val="00BA1754"/>
    <w:rsid w:val="00BA209E"/>
    <w:rsid w:val="00BB08B6"/>
    <w:rsid w:val="00BB20E4"/>
    <w:rsid w:val="00BB5796"/>
    <w:rsid w:val="00BC198D"/>
    <w:rsid w:val="00BC5573"/>
    <w:rsid w:val="00BC723D"/>
    <w:rsid w:val="00BD13DF"/>
    <w:rsid w:val="00BD54AA"/>
    <w:rsid w:val="00BE0A60"/>
    <w:rsid w:val="00BE7EBC"/>
    <w:rsid w:val="00BF0915"/>
    <w:rsid w:val="00C114CD"/>
    <w:rsid w:val="00C11540"/>
    <w:rsid w:val="00C14C60"/>
    <w:rsid w:val="00C15FD5"/>
    <w:rsid w:val="00C217F9"/>
    <w:rsid w:val="00C228ED"/>
    <w:rsid w:val="00C35D24"/>
    <w:rsid w:val="00C372D5"/>
    <w:rsid w:val="00C5329B"/>
    <w:rsid w:val="00C7417A"/>
    <w:rsid w:val="00C80D58"/>
    <w:rsid w:val="00C8233B"/>
    <w:rsid w:val="00C84679"/>
    <w:rsid w:val="00C94755"/>
    <w:rsid w:val="00C97DBD"/>
    <w:rsid w:val="00C97F1D"/>
    <w:rsid w:val="00CA23B8"/>
    <w:rsid w:val="00CA3CBD"/>
    <w:rsid w:val="00CC0E70"/>
    <w:rsid w:val="00CC2337"/>
    <w:rsid w:val="00CC69B8"/>
    <w:rsid w:val="00CE56D5"/>
    <w:rsid w:val="00CF01CA"/>
    <w:rsid w:val="00CF49F8"/>
    <w:rsid w:val="00CF4C28"/>
    <w:rsid w:val="00CF5208"/>
    <w:rsid w:val="00D0028C"/>
    <w:rsid w:val="00D01C78"/>
    <w:rsid w:val="00D07687"/>
    <w:rsid w:val="00D162A3"/>
    <w:rsid w:val="00D26B71"/>
    <w:rsid w:val="00D343CA"/>
    <w:rsid w:val="00D4125D"/>
    <w:rsid w:val="00D41FF6"/>
    <w:rsid w:val="00D4355D"/>
    <w:rsid w:val="00D43C30"/>
    <w:rsid w:val="00D468C0"/>
    <w:rsid w:val="00D63684"/>
    <w:rsid w:val="00D71B19"/>
    <w:rsid w:val="00D8695F"/>
    <w:rsid w:val="00D90780"/>
    <w:rsid w:val="00D94A60"/>
    <w:rsid w:val="00DB0AC5"/>
    <w:rsid w:val="00DC7E2C"/>
    <w:rsid w:val="00DE515F"/>
    <w:rsid w:val="00DE6A3C"/>
    <w:rsid w:val="00DF064B"/>
    <w:rsid w:val="00DF54AF"/>
    <w:rsid w:val="00E01C0F"/>
    <w:rsid w:val="00E15838"/>
    <w:rsid w:val="00E158F9"/>
    <w:rsid w:val="00E20788"/>
    <w:rsid w:val="00E221F9"/>
    <w:rsid w:val="00E236EF"/>
    <w:rsid w:val="00E31269"/>
    <w:rsid w:val="00E32929"/>
    <w:rsid w:val="00E3499F"/>
    <w:rsid w:val="00E514BD"/>
    <w:rsid w:val="00E533B1"/>
    <w:rsid w:val="00E60E4A"/>
    <w:rsid w:val="00E633DF"/>
    <w:rsid w:val="00E64B41"/>
    <w:rsid w:val="00E65EE7"/>
    <w:rsid w:val="00E7083D"/>
    <w:rsid w:val="00E82047"/>
    <w:rsid w:val="00E83E12"/>
    <w:rsid w:val="00E906C6"/>
    <w:rsid w:val="00E9089C"/>
    <w:rsid w:val="00E924D6"/>
    <w:rsid w:val="00EA5003"/>
    <w:rsid w:val="00EB23F8"/>
    <w:rsid w:val="00EB39BC"/>
    <w:rsid w:val="00EB4332"/>
    <w:rsid w:val="00EB538E"/>
    <w:rsid w:val="00EC158B"/>
    <w:rsid w:val="00EC49B8"/>
    <w:rsid w:val="00EC7D03"/>
    <w:rsid w:val="00ED0346"/>
    <w:rsid w:val="00EE3507"/>
    <w:rsid w:val="00EF107A"/>
    <w:rsid w:val="00EF7BC1"/>
    <w:rsid w:val="00F003B9"/>
    <w:rsid w:val="00F007E7"/>
    <w:rsid w:val="00F02D65"/>
    <w:rsid w:val="00F0301C"/>
    <w:rsid w:val="00F04FB4"/>
    <w:rsid w:val="00F16D92"/>
    <w:rsid w:val="00F21F35"/>
    <w:rsid w:val="00F342AE"/>
    <w:rsid w:val="00F40657"/>
    <w:rsid w:val="00F421DE"/>
    <w:rsid w:val="00F4240B"/>
    <w:rsid w:val="00F519A6"/>
    <w:rsid w:val="00F51AA5"/>
    <w:rsid w:val="00F5395B"/>
    <w:rsid w:val="00F53B6A"/>
    <w:rsid w:val="00F5430D"/>
    <w:rsid w:val="00F54590"/>
    <w:rsid w:val="00F603BC"/>
    <w:rsid w:val="00F60F31"/>
    <w:rsid w:val="00F70A2E"/>
    <w:rsid w:val="00F71482"/>
    <w:rsid w:val="00F72CBF"/>
    <w:rsid w:val="00F73DF5"/>
    <w:rsid w:val="00F77140"/>
    <w:rsid w:val="00F77A9E"/>
    <w:rsid w:val="00F97F86"/>
    <w:rsid w:val="00FA1C91"/>
    <w:rsid w:val="00FC01B4"/>
    <w:rsid w:val="00FC2073"/>
    <w:rsid w:val="00FC79E8"/>
    <w:rsid w:val="00FD0016"/>
    <w:rsid w:val="00FE5E6A"/>
    <w:rsid w:val="00FF0F77"/>
    <w:rsid w:val="00FF1E27"/>
    <w:rsid w:val="00FF4611"/>
    <w:rsid w:val="00FF4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color="red">
      <v:fill color="white" on="f"/>
      <v:stroke color="red" weight="1pt"/>
      <v:textbox inset="0,0,0,0"/>
    </o:shapedefaults>
    <o:shapelayout v:ext="edit">
      <o:idmap v:ext="edit" data="2"/>
    </o:shapelayout>
  </w:shapeDefaults>
  <w:decimalSymbol w:val="."/>
  <w:listSeparator w:val=","/>
  <w14:docId w14:val="4BAB87CE"/>
  <w15:docId w15:val="{91AF7040-3B93-45D1-B1FD-502C1B47DB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FF0F7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T-titre1"/>
    <w:next w:val="Normal"/>
    <w:qFormat/>
    <w:rsid w:val="00335AAB"/>
    <w:pPr>
      <w:tabs>
        <w:tab w:val="left" w:pos="2569"/>
        <w:tab w:val="center" w:pos="5386"/>
      </w:tabs>
      <w:jc w:val="center"/>
      <w:outlineLvl w:val="1"/>
    </w:pPr>
    <w:rPr>
      <w:rFonts w:ascii="Sony Sketch EF" w:hAnsi="Sony Sketch EF" w:cs="Sony Sketch EF"/>
      <w:noProof/>
      <w:color w:val="701552"/>
      <w:sz w:val="72"/>
    </w:rPr>
  </w:style>
  <w:style w:type="paragraph" w:styleId="Heading3">
    <w:name w:val="heading 3"/>
    <w:basedOn w:val="T-soustitre"/>
    <w:next w:val="Normal"/>
    <w:link w:val="Heading3Char"/>
    <w:qFormat/>
    <w:rsid w:val="00F421DE"/>
    <w:pPr>
      <w:numPr>
        <w:numId w:val="2"/>
      </w:numPr>
      <w:outlineLvl w:val="2"/>
    </w:pPr>
    <w:rPr>
      <w:rFonts w:ascii="Trebuchet MS" w:hAnsi="Trebuchet MS"/>
      <w:b w:val="0"/>
      <w:color w:val="AD457A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35AAB"/>
    <w:pPr>
      <w:keepNext/>
      <w:numPr>
        <w:numId w:val="4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Heading4"/>
    <w:qFormat/>
    <w:rsid w:val="00335AAB"/>
    <w:rPr>
      <w:rFonts w:ascii="Trebuchet MS" w:hAnsi="Trebuchet MS"/>
      <w:color w:val="701552"/>
      <w:sz w:val="32"/>
      <w:u w:val="single"/>
    </w:rPr>
  </w:style>
  <w:style w:type="paragraph" w:styleId="Subtitle">
    <w:name w:val="Subtitle"/>
    <w:basedOn w:val="T-titre1"/>
    <w:link w:val="SubtitleChar"/>
    <w:qFormat/>
    <w:rsid w:val="00CA3CBD"/>
    <w:pPr>
      <w:tabs>
        <w:tab w:val="left" w:pos="2569"/>
        <w:tab w:val="center" w:pos="5386"/>
      </w:tabs>
      <w:jc w:val="both"/>
    </w:pPr>
    <w:rPr>
      <w:rFonts w:ascii="Trebuchet MS" w:hAnsi="Trebuchet MS"/>
      <w:noProof/>
      <w:color w:val="616264"/>
      <w:sz w:val="22"/>
      <w:szCs w:val="22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customStyle="1" w:styleId="T-titre2">
    <w:name w:val="T-titre2"/>
    <w:basedOn w:val="Normal"/>
    <w:rPr>
      <w:rFonts w:ascii="Arial" w:hAnsi="Arial"/>
      <w:color w:val="0000FF"/>
      <w:sz w:val="36"/>
    </w:rPr>
  </w:style>
  <w:style w:type="paragraph" w:customStyle="1" w:styleId="T-normal">
    <w:name w:val="T-normal"/>
    <w:basedOn w:val="Normal"/>
    <w:autoRedefine/>
    <w:rsid w:val="00E924D6"/>
    <w:pPr>
      <w:ind w:left="72" w:right="72"/>
      <w:jc w:val="center"/>
    </w:pPr>
    <w:rPr>
      <w:rFonts w:ascii="Trebuchet MS" w:hAnsi="Trebuchet MS"/>
      <w:noProof/>
      <w:color w:val="616264" w:themeColor="text1"/>
      <w:sz w:val="22"/>
    </w:rPr>
  </w:style>
  <w:style w:type="paragraph" w:customStyle="1" w:styleId="T-puce">
    <w:name w:val="T-puce"/>
    <w:basedOn w:val="Normal"/>
    <w:pPr>
      <w:numPr>
        <w:numId w:val="1"/>
      </w:numPr>
    </w:pPr>
    <w:rPr>
      <w:rFonts w:ascii="Arial" w:hAnsi="Arial"/>
    </w:rPr>
  </w:style>
  <w:style w:type="paragraph" w:customStyle="1" w:styleId="T-soustitre">
    <w:name w:val="T-sous titre"/>
    <w:basedOn w:val="Normal"/>
    <w:rPr>
      <w:rFonts w:ascii="Arial" w:hAnsi="Arial"/>
      <w:b/>
    </w:rPr>
  </w:style>
  <w:style w:type="paragraph" w:customStyle="1" w:styleId="T-titre1">
    <w:name w:val="T-titre1"/>
    <w:basedOn w:val="Normal"/>
    <w:rPr>
      <w:rFonts w:ascii="Arial" w:hAnsi="Arial"/>
      <w:sz w:val="36"/>
    </w:rPr>
  </w:style>
  <w:style w:type="paragraph" w:customStyle="1" w:styleId="T-titre3">
    <w:name w:val="T-titre3"/>
    <w:basedOn w:val="T-titre2"/>
    <w:pPr>
      <w:jc w:val="center"/>
    </w:pPr>
    <w:rPr>
      <w:b/>
      <w:color w:val="auto"/>
      <w:sz w:val="24"/>
    </w:rPr>
  </w:style>
  <w:style w:type="character" w:customStyle="1" w:styleId="HeaderChar">
    <w:name w:val="Header Char"/>
    <w:link w:val="Header"/>
    <w:uiPriority w:val="99"/>
    <w:rsid w:val="002A55B4"/>
  </w:style>
  <w:style w:type="paragraph" w:styleId="BalloonText">
    <w:name w:val="Balloon Text"/>
    <w:basedOn w:val="Normal"/>
    <w:link w:val="BalloonTextChar"/>
    <w:uiPriority w:val="99"/>
    <w:semiHidden/>
    <w:unhideWhenUsed/>
    <w:rsid w:val="002A55B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2A55B4"/>
    <w:rPr>
      <w:rFonts w:ascii="Tahoma" w:hAnsi="Tahoma" w:cs="Tahoma"/>
      <w:sz w:val="16"/>
      <w:szCs w:val="16"/>
    </w:rPr>
  </w:style>
  <w:style w:type="character" w:customStyle="1" w:styleId="FooterChar">
    <w:name w:val="Footer Char"/>
    <w:link w:val="Footer"/>
    <w:uiPriority w:val="99"/>
    <w:rsid w:val="002A55B4"/>
  </w:style>
  <w:style w:type="character" w:styleId="Hyperlink">
    <w:name w:val="Hyperlink"/>
    <w:uiPriority w:val="99"/>
    <w:unhideWhenUsed/>
    <w:rsid w:val="00E7083D"/>
    <w:rPr>
      <w:color w:val="0000FF"/>
      <w:u w:val="single"/>
    </w:rPr>
  </w:style>
  <w:style w:type="character" w:customStyle="1" w:styleId="Heading4Char">
    <w:name w:val="Heading 4 Char"/>
    <w:link w:val="Heading4"/>
    <w:uiPriority w:val="9"/>
    <w:rsid w:val="00335AAB"/>
    <w:rPr>
      <w:rFonts w:ascii="Calibri" w:hAnsi="Calibri"/>
      <w:b/>
      <w:bCs/>
      <w:sz w:val="28"/>
      <w:szCs w:val="28"/>
    </w:rPr>
  </w:style>
  <w:style w:type="paragraph" w:styleId="TOC3">
    <w:name w:val="toc 3"/>
    <w:basedOn w:val="Normal"/>
    <w:next w:val="Normal"/>
    <w:autoRedefine/>
    <w:uiPriority w:val="39"/>
    <w:qFormat/>
    <w:rsid w:val="00FF0F77"/>
    <w:pPr>
      <w:tabs>
        <w:tab w:val="left" w:pos="960"/>
        <w:tab w:val="right" w:leader="dot" w:pos="10195"/>
      </w:tabs>
      <w:ind w:left="960"/>
    </w:pPr>
    <w:rPr>
      <w:rFonts w:ascii="Trebuchet MS" w:hAnsi="Trebuchet MS"/>
      <w:i/>
    </w:rPr>
  </w:style>
  <w:style w:type="paragraph" w:styleId="ListParagraph">
    <w:name w:val="List Paragraph"/>
    <w:basedOn w:val="Normal"/>
    <w:uiPriority w:val="34"/>
    <w:qFormat/>
    <w:rsid w:val="00FF0F7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FF0F77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F0F77"/>
    <w:pPr>
      <w:outlineLvl w:val="9"/>
    </w:pPr>
  </w:style>
  <w:style w:type="character" w:customStyle="1" w:styleId="Heading3Char">
    <w:name w:val="Heading 3 Char"/>
    <w:link w:val="Heading3"/>
    <w:rsid w:val="00FF0F77"/>
    <w:rPr>
      <w:rFonts w:ascii="Trebuchet MS" w:hAnsi="Trebuchet MS"/>
      <w:color w:val="AD457A"/>
      <w:sz w:val="22"/>
      <w:szCs w:val="22"/>
    </w:rPr>
  </w:style>
  <w:style w:type="character" w:styleId="Strong">
    <w:name w:val="Strong"/>
    <w:qFormat/>
    <w:rsid w:val="00090B3D"/>
    <w:rPr>
      <w:rFonts w:ascii="Trebuchet MS" w:hAnsi="Trebuchet MS"/>
      <w:color w:val="616264"/>
      <w:sz w:val="22"/>
    </w:rPr>
  </w:style>
  <w:style w:type="character" w:customStyle="1" w:styleId="SubtitleChar">
    <w:name w:val="Subtitle Char"/>
    <w:basedOn w:val="DefaultParagraphFont"/>
    <w:link w:val="Subtitle"/>
    <w:rsid w:val="00C15FD5"/>
    <w:rPr>
      <w:rFonts w:ascii="Trebuchet MS" w:hAnsi="Trebuchet MS"/>
      <w:noProof/>
      <w:color w:val="616264"/>
      <w:sz w:val="22"/>
      <w:szCs w:val="22"/>
    </w:rPr>
  </w:style>
  <w:style w:type="paragraph" w:styleId="NoSpacing">
    <w:name w:val="No Spacing"/>
    <w:basedOn w:val="Footer"/>
    <w:uiPriority w:val="1"/>
    <w:qFormat/>
    <w:rsid w:val="003E1E80"/>
    <w:pPr>
      <w:ind w:right="357"/>
    </w:pPr>
    <w:rPr>
      <w:rFonts w:ascii="Trebuchet MS" w:eastAsiaTheme="minorHAnsi" w:hAnsi="Trebuchet MS" w:cstheme="minorBidi"/>
      <w:color w:val="616264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568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png"/><Relationship Id="rId21" Type="http://schemas.openxmlformats.org/officeDocument/2006/relationships/image" Target="media/image17.jpg"/><Relationship Id="rId42" Type="http://schemas.openxmlformats.org/officeDocument/2006/relationships/image" Target="media/image38.jpg"/><Relationship Id="rId63" Type="http://schemas.openxmlformats.org/officeDocument/2006/relationships/image" Target="media/image59.png"/><Relationship Id="rId84" Type="http://schemas.openxmlformats.org/officeDocument/2006/relationships/image" Target="media/image80.jpg"/><Relationship Id="rId16" Type="http://schemas.openxmlformats.org/officeDocument/2006/relationships/image" Target="media/image12.png"/><Relationship Id="rId107" Type="http://schemas.openxmlformats.org/officeDocument/2006/relationships/image" Target="media/image103.jpg"/><Relationship Id="rId11" Type="http://schemas.openxmlformats.org/officeDocument/2006/relationships/image" Target="media/image7.png"/><Relationship Id="rId32" Type="http://schemas.openxmlformats.org/officeDocument/2006/relationships/image" Target="media/image28.jpeg"/><Relationship Id="rId37" Type="http://schemas.openxmlformats.org/officeDocument/2006/relationships/image" Target="media/image33.jpg"/><Relationship Id="rId53" Type="http://schemas.openxmlformats.org/officeDocument/2006/relationships/image" Target="media/image49.png"/><Relationship Id="rId58" Type="http://schemas.openxmlformats.org/officeDocument/2006/relationships/image" Target="media/image54.jpg"/><Relationship Id="rId74" Type="http://schemas.openxmlformats.org/officeDocument/2006/relationships/image" Target="media/image70.jp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jpg"/><Relationship Id="rId128" Type="http://schemas.openxmlformats.org/officeDocument/2006/relationships/image" Target="media/image124.jpg"/><Relationship Id="rId5" Type="http://schemas.openxmlformats.org/officeDocument/2006/relationships/webSettings" Target="webSettings.xml"/><Relationship Id="rId90" Type="http://schemas.openxmlformats.org/officeDocument/2006/relationships/image" Target="media/image86.png"/><Relationship Id="rId95" Type="http://schemas.openxmlformats.org/officeDocument/2006/relationships/image" Target="media/image91.jp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jpg"/><Relationship Id="rId64" Type="http://schemas.openxmlformats.org/officeDocument/2006/relationships/image" Target="media/image60.jpg"/><Relationship Id="rId69" Type="http://schemas.openxmlformats.org/officeDocument/2006/relationships/image" Target="media/image65.jpeg"/><Relationship Id="rId113" Type="http://schemas.openxmlformats.org/officeDocument/2006/relationships/image" Target="media/image109.jpg"/><Relationship Id="rId118" Type="http://schemas.openxmlformats.org/officeDocument/2006/relationships/image" Target="media/image114.jpg"/><Relationship Id="rId80" Type="http://schemas.openxmlformats.org/officeDocument/2006/relationships/image" Target="media/image76.png"/><Relationship Id="rId85" Type="http://schemas.openxmlformats.org/officeDocument/2006/relationships/image" Target="media/image81.jp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33" Type="http://schemas.openxmlformats.org/officeDocument/2006/relationships/image" Target="media/image29.jpg"/><Relationship Id="rId38" Type="http://schemas.openxmlformats.org/officeDocument/2006/relationships/image" Target="media/image34.jpeg"/><Relationship Id="rId59" Type="http://schemas.openxmlformats.org/officeDocument/2006/relationships/image" Target="media/image55.jpeg"/><Relationship Id="rId103" Type="http://schemas.openxmlformats.org/officeDocument/2006/relationships/image" Target="media/image99.jpg"/><Relationship Id="rId108" Type="http://schemas.openxmlformats.org/officeDocument/2006/relationships/image" Target="media/image104.jpg"/><Relationship Id="rId124" Type="http://schemas.openxmlformats.org/officeDocument/2006/relationships/image" Target="media/image120.jpg"/><Relationship Id="rId129" Type="http://schemas.openxmlformats.org/officeDocument/2006/relationships/footer" Target="footer1.xml"/><Relationship Id="rId54" Type="http://schemas.openxmlformats.org/officeDocument/2006/relationships/image" Target="media/image50.jpeg"/><Relationship Id="rId70" Type="http://schemas.openxmlformats.org/officeDocument/2006/relationships/image" Target="media/image66.jpg"/><Relationship Id="rId75" Type="http://schemas.openxmlformats.org/officeDocument/2006/relationships/image" Target="media/image71.jpg"/><Relationship Id="rId91" Type="http://schemas.openxmlformats.org/officeDocument/2006/relationships/image" Target="media/image87.jpeg"/><Relationship Id="rId96" Type="http://schemas.openxmlformats.org/officeDocument/2006/relationships/image" Target="media/image9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9.jpg"/><Relationship Id="rId28" Type="http://schemas.openxmlformats.org/officeDocument/2006/relationships/image" Target="media/image24.jpeg"/><Relationship Id="rId49" Type="http://schemas.openxmlformats.org/officeDocument/2006/relationships/image" Target="media/image45.jpg"/><Relationship Id="rId114" Type="http://schemas.openxmlformats.org/officeDocument/2006/relationships/image" Target="media/image110.jpg"/><Relationship Id="rId119" Type="http://schemas.openxmlformats.org/officeDocument/2006/relationships/image" Target="media/image115.jpg"/><Relationship Id="rId44" Type="http://schemas.openxmlformats.org/officeDocument/2006/relationships/image" Target="media/image40.jpeg"/><Relationship Id="rId60" Type="http://schemas.openxmlformats.org/officeDocument/2006/relationships/image" Target="media/image56.png"/><Relationship Id="rId65" Type="http://schemas.openxmlformats.org/officeDocument/2006/relationships/image" Target="media/image61.jpe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130" Type="http://schemas.openxmlformats.org/officeDocument/2006/relationships/footer" Target="footer2.xml"/><Relationship Id="rId13" Type="http://schemas.openxmlformats.org/officeDocument/2006/relationships/image" Target="media/image9.jpg"/><Relationship Id="rId18" Type="http://schemas.openxmlformats.org/officeDocument/2006/relationships/image" Target="media/image14.png"/><Relationship Id="rId39" Type="http://schemas.openxmlformats.org/officeDocument/2006/relationships/image" Target="media/image35.jpeg"/><Relationship Id="rId109" Type="http://schemas.openxmlformats.org/officeDocument/2006/relationships/image" Target="media/image105.jpg"/><Relationship Id="rId34" Type="http://schemas.openxmlformats.org/officeDocument/2006/relationships/image" Target="media/image30.jpg"/><Relationship Id="rId50" Type="http://schemas.openxmlformats.org/officeDocument/2006/relationships/image" Target="media/image46.jpg"/><Relationship Id="rId55" Type="http://schemas.openxmlformats.org/officeDocument/2006/relationships/image" Target="media/image51.png"/><Relationship Id="rId76" Type="http://schemas.openxmlformats.org/officeDocument/2006/relationships/image" Target="media/image72.jp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120" Type="http://schemas.openxmlformats.org/officeDocument/2006/relationships/image" Target="media/image116.jpg"/><Relationship Id="rId125" Type="http://schemas.openxmlformats.org/officeDocument/2006/relationships/image" Target="media/image121.jpg"/><Relationship Id="rId7" Type="http://schemas.openxmlformats.org/officeDocument/2006/relationships/endnotes" Target="endnotes.xml"/><Relationship Id="rId71" Type="http://schemas.openxmlformats.org/officeDocument/2006/relationships/image" Target="media/image67.jpg"/><Relationship Id="rId92" Type="http://schemas.openxmlformats.org/officeDocument/2006/relationships/image" Target="media/image88.jpg"/><Relationship Id="rId2" Type="http://schemas.openxmlformats.org/officeDocument/2006/relationships/numbering" Target="numbering.xml"/><Relationship Id="rId29" Type="http://schemas.openxmlformats.org/officeDocument/2006/relationships/image" Target="media/image25.png"/><Relationship Id="rId24" Type="http://schemas.openxmlformats.org/officeDocument/2006/relationships/image" Target="media/image20.jpg"/><Relationship Id="rId40" Type="http://schemas.openxmlformats.org/officeDocument/2006/relationships/image" Target="media/image36.jpg"/><Relationship Id="rId45" Type="http://schemas.openxmlformats.org/officeDocument/2006/relationships/image" Target="media/image41.jpg"/><Relationship Id="rId66" Type="http://schemas.openxmlformats.org/officeDocument/2006/relationships/image" Target="media/image62.jpg"/><Relationship Id="rId87" Type="http://schemas.openxmlformats.org/officeDocument/2006/relationships/image" Target="media/image83.png"/><Relationship Id="rId110" Type="http://schemas.openxmlformats.org/officeDocument/2006/relationships/image" Target="media/image106.jpg"/><Relationship Id="rId115" Type="http://schemas.openxmlformats.org/officeDocument/2006/relationships/image" Target="media/image111.png"/><Relationship Id="rId131" Type="http://schemas.openxmlformats.org/officeDocument/2006/relationships/footer" Target="footer3.xml"/><Relationship Id="rId61" Type="http://schemas.openxmlformats.org/officeDocument/2006/relationships/image" Target="media/image57.jpg"/><Relationship Id="rId82" Type="http://schemas.openxmlformats.org/officeDocument/2006/relationships/image" Target="media/image78.jpe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jpg"/><Relationship Id="rId35" Type="http://schemas.openxmlformats.org/officeDocument/2006/relationships/image" Target="media/image31.jpg"/><Relationship Id="rId56" Type="http://schemas.openxmlformats.org/officeDocument/2006/relationships/image" Target="media/image52.jpg"/><Relationship Id="rId77" Type="http://schemas.openxmlformats.org/officeDocument/2006/relationships/image" Target="media/image73.jpg"/><Relationship Id="rId100" Type="http://schemas.openxmlformats.org/officeDocument/2006/relationships/image" Target="media/image96.png"/><Relationship Id="rId105" Type="http://schemas.openxmlformats.org/officeDocument/2006/relationships/image" Target="media/image101.jpg"/><Relationship Id="rId126" Type="http://schemas.openxmlformats.org/officeDocument/2006/relationships/image" Target="media/image122.jp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jpeg"/><Relationship Id="rId93" Type="http://schemas.openxmlformats.org/officeDocument/2006/relationships/image" Target="media/image89.png"/><Relationship Id="rId98" Type="http://schemas.openxmlformats.org/officeDocument/2006/relationships/image" Target="media/image94.jpg"/><Relationship Id="rId121" Type="http://schemas.openxmlformats.org/officeDocument/2006/relationships/image" Target="media/image117.png"/><Relationship Id="rId3" Type="http://schemas.openxmlformats.org/officeDocument/2006/relationships/styles" Target="styles.xml"/><Relationship Id="rId25" Type="http://schemas.openxmlformats.org/officeDocument/2006/relationships/image" Target="media/image21.jpg"/><Relationship Id="rId46" Type="http://schemas.openxmlformats.org/officeDocument/2006/relationships/image" Target="media/image42.jpg"/><Relationship Id="rId67" Type="http://schemas.openxmlformats.org/officeDocument/2006/relationships/image" Target="media/image63.png"/><Relationship Id="rId116" Type="http://schemas.openxmlformats.org/officeDocument/2006/relationships/image" Target="media/image112.jpe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jpg"/><Relationship Id="rId83" Type="http://schemas.openxmlformats.org/officeDocument/2006/relationships/image" Target="media/image79.png"/><Relationship Id="rId88" Type="http://schemas.openxmlformats.org/officeDocument/2006/relationships/image" Target="media/image84.jpeg"/><Relationship Id="rId111" Type="http://schemas.openxmlformats.org/officeDocument/2006/relationships/image" Target="media/image107.png"/><Relationship Id="rId132" Type="http://schemas.openxmlformats.org/officeDocument/2006/relationships/fontTable" Target="fontTable.xml"/><Relationship Id="rId15" Type="http://schemas.openxmlformats.org/officeDocument/2006/relationships/image" Target="media/image11.png"/><Relationship Id="rId36" Type="http://schemas.openxmlformats.org/officeDocument/2006/relationships/image" Target="media/image32.jpg"/><Relationship Id="rId57" Type="http://schemas.openxmlformats.org/officeDocument/2006/relationships/image" Target="media/image53.jpg"/><Relationship Id="rId106" Type="http://schemas.openxmlformats.org/officeDocument/2006/relationships/image" Target="media/image102.png"/><Relationship Id="rId127" Type="http://schemas.openxmlformats.org/officeDocument/2006/relationships/image" Target="media/image123.jpg"/><Relationship Id="rId10" Type="http://schemas.openxmlformats.org/officeDocument/2006/relationships/image" Target="media/image6.png"/><Relationship Id="rId31" Type="http://schemas.openxmlformats.org/officeDocument/2006/relationships/image" Target="media/image27.jpg"/><Relationship Id="rId52" Type="http://schemas.openxmlformats.org/officeDocument/2006/relationships/image" Target="media/image48.jp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94" Type="http://schemas.openxmlformats.org/officeDocument/2006/relationships/image" Target="media/image90.jp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jp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26" Type="http://schemas.openxmlformats.org/officeDocument/2006/relationships/image" Target="media/image22.jpg"/><Relationship Id="rId47" Type="http://schemas.openxmlformats.org/officeDocument/2006/relationships/image" Target="media/image43.png"/><Relationship Id="rId68" Type="http://schemas.openxmlformats.org/officeDocument/2006/relationships/image" Target="media/image64.png"/><Relationship Id="rId89" Type="http://schemas.openxmlformats.org/officeDocument/2006/relationships/image" Target="media/image85.png"/><Relationship Id="rId112" Type="http://schemas.openxmlformats.org/officeDocument/2006/relationships/image" Target="media/image108.jpg"/><Relationship Id="rId133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5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Mod&#232;les\Tutorial.dot" TargetMode="External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33466B-E58C-4F75-82BF-F42623C38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Tutorial.dot</Template>
  <TotalTime>354</TotalTime>
  <Pages>19</Pages>
  <Words>1763</Words>
  <Characters>10055</Characters>
  <Application>Microsoft Office Word</Application>
  <DocSecurity>0</DocSecurity>
  <Lines>83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Etrier de frein</vt:lpstr>
      <vt:lpstr>Etrier de frein</vt:lpstr>
    </vt:vector>
  </TitlesOfParts>
  <Company>dev</Company>
  <LinksUpToDate>false</LinksUpToDate>
  <CharactersWithSpaces>11795</CharactersWithSpaces>
  <SharedDoc>false</SharedDoc>
  <HLinks>
    <vt:vector size="6" baseType="variant">
      <vt:variant>
        <vt:i4>3145810</vt:i4>
      </vt:variant>
      <vt:variant>
        <vt:i4>3</vt:i4>
      </vt:variant>
      <vt:variant>
        <vt:i4>0</vt:i4>
      </vt:variant>
      <vt:variant>
        <vt:i4>5</vt:i4>
      </vt:variant>
      <vt:variant>
        <vt:lpwstr>T02_Couvercle.avi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Etrier de frein</dc:title>
  <dc:creator>EGM</dc:creator>
  <cp:lastModifiedBy>Amar Ajayaghosh</cp:lastModifiedBy>
  <cp:revision>133</cp:revision>
  <cp:lastPrinted>2019-03-04T15:12:00Z</cp:lastPrinted>
  <dcterms:created xsi:type="dcterms:W3CDTF">2023-03-14T09:56:00Z</dcterms:created>
  <dcterms:modified xsi:type="dcterms:W3CDTF">2023-03-15T08:08:00Z</dcterms:modified>
</cp:coreProperties>
</file>